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00996B9B" w:rsidR="000E7B49" w:rsidRDefault="000E7B49" w:rsidP="000E7B49">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Pr>
          <w:b/>
          <w:i/>
          <w:noProof/>
          <w:sz w:val="28"/>
        </w:rPr>
        <w:t>1</w:t>
      </w:r>
      <w:r w:rsidR="0003568A">
        <w:rPr>
          <w:b/>
          <w:i/>
          <w:noProof/>
          <w:sz w:val="28"/>
        </w:rPr>
        <w:t>3392</w:t>
      </w:r>
    </w:p>
    <w:p w14:paraId="0AC7AD3C" w14:textId="5E6A10DA" w:rsidR="003A1A27" w:rsidRDefault="000E7B49" w:rsidP="000E7B49">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xml:space="preserve">, </w:t>
      </w:r>
      <w:r w:rsidR="005C7C44" w:rsidRPr="002E1580">
        <w:rPr>
          <w:b/>
          <w:noProof/>
          <w:sz w:val="24"/>
          <w:lang w:eastAsia="zh-CN"/>
        </w:rPr>
        <w:t>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5ED7014F" w:rsidR="003A1A27" w:rsidRPr="00144EEA" w:rsidRDefault="0003568A" w:rsidP="00785F16">
            <w:pPr>
              <w:pStyle w:val="CRCoverPage"/>
              <w:spacing w:after="0"/>
              <w:rPr>
                <w:b/>
                <w:bCs/>
                <w:noProof/>
                <w:sz w:val="28"/>
                <w:szCs w:val="28"/>
              </w:rPr>
            </w:pPr>
            <w:r>
              <w:rPr>
                <w:b/>
                <w:bCs/>
                <w:sz w:val="28"/>
                <w:szCs w:val="28"/>
              </w:rPr>
              <w:t>3573</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696EAD96"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0E7B49">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6745CC98" w:rsidR="003A1A27" w:rsidRDefault="0058475C" w:rsidP="00785F16">
            <w:pPr>
              <w:pStyle w:val="CRCoverPage"/>
              <w:spacing w:after="0"/>
              <w:ind w:left="100"/>
              <w:rPr>
                <w:noProof/>
              </w:rPr>
            </w:pPr>
            <w:proofErr w:type="spellStart"/>
            <w:r w:rsidRPr="0058475C">
              <w:t>NR_redcap</w:t>
            </w:r>
            <w:proofErr w:type="spellEnd"/>
            <w:r w:rsidRPr="0058475C">
              <w:t>-Perf: CR 38.133</w:t>
            </w:r>
            <w:r>
              <w:t xml:space="preserve"> </w:t>
            </w:r>
            <w:r w:rsidR="003A1A27">
              <w:t xml:space="preserve">Corrections </w:t>
            </w:r>
            <w:r w:rsidR="000E7B49">
              <w:t xml:space="preserve">to </w:t>
            </w:r>
            <w:r w:rsidR="000E7B49" w:rsidRPr="000E7B49">
              <w:t>NR measurements with autonomous gaps</w:t>
            </w:r>
            <w:r w:rsidR="003A1A27">
              <w:t xml:space="preserve"> for </w:t>
            </w:r>
            <w:proofErr w:type="spellStart"/>
            <w:r w:rsidR="003A1A27">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DOCPROPERTY  SourceIfWg  \* MERGEFORMAT">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65D1206A" w:rsidR="003A1A27" w:rsidRDefault="00904A6A" w:rsidP="00785F16">
            <w:pPr>
              <w:pStyle w:val="CRCoverPage"/>
              <w:spacing w:after="0"/>
              <w:ind w:left="100"/>
              <w:rPr>
                <w:noProof/>
              </w:rPr>
            </w:pPr>
            <w:r>
              <w:t>2023-08-11</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1B40556C" w:rsidR="003A1A27" w:rsidRDefault="003A1A27" w:rsidP="003A1A27">
            <w:pPr>
              <w:pStyle w:val="CRCoverPage"/>
              <w:spacing w:after="0"/>
              <w:ind w:left="95"/>
              <w:rPr>
                <w:noProof/>
              </w:rPr>
            </w:pPr>
            <w:r>
              <w:rPr>
                <w:noProof/>
              </w:rPr>
              <w:t>There are</w:t>
            </w:r>
            <w:r w:rsidR="000E7B49">
              <w:rPr>
                <w:noProof/>
              </w:rPr>
              <w:t xml:space="preserve"> several referencing errors and typos for </w:t>
            </w:r>
            <w:r w:rsidR="000E7B49" w:rsidRPr="000E7B49">
              <w:t>NR measurements with autonomous gaps</w:t>
            </w:r>
            <w:r w:rsidR="000E7B49">
              <w:t xml:space="preserve"> for RedCap.</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3BC73288" w:rsidR="003A1A27" w:rsidRDefault="000E7B49" w:rsidP="003A1A27">
            <w:pPr>
              <w:pStyle w:val="CRCoverPage"/>
              <w:spacing w:after="0"/>
              <w:ind w:left="109" w:firstLine="14"/>
              <w:rPr>
                <w:noProof/>
              </w:rPr>
            </w:pPr>
            <w:r>
              <w:rPr>
                <w:noProof/>
                <w:color w:val="000000" w:themeColor="text1"/>
                <w:lang w:eastAsia="zh-CN"/>
              </w:rPr>
              <w:t xml:space="preserve">The </w:t>
            </w:r>
            <w:r>
              <w:rPr>
                <w:noProof/>
              </w:rPr>
              <w:t xml:space="preserve">referencing errors and typos for </w:t>
            </w:r>
            <w:r w:rsidRPr="000E7B49">
              <w:t>NR measurements with autonomous gaps</w:t>
            </w:r>
            <w:r>
              <w:t xml:space="preserve"> for RedCap are removed.</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3656562" w:rsidR="003A1A27" w:rsidRDefault="000E7B49" w:rsidP="00785F16">
            <w:pPr>
              <w:pStyle w:val="CRCoverPage"/>
              <w:spacing w:after="0"/>
              <w:ind w:left="100"/>
              <w:rPr>
                <w:noProof/>
              </w:rPr>
            </w:pPr>
            <w:r>
              <w:rPr>
                <w:noProof/>
                <w:color w:val="000000" w:themeColor="text1"/>
              </w:rPr>
              <w:t>Incorrect specification may cause misinterpretation.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6B2C3C12" w:rsidR="003A1A27" w:rsidRDefault="003A1A27" w:rsidP="008B27F4">
            <w:pPr>
              <w:pStyle w:val="CRCoverPage"/>
              <w:spacing w:after="0"/>
              <w:ind w:left="202"/>
              <w:rPr>
                <w:noProof/>
              </w:rPr>
            </w:pPr>
            <w:r w:rsidRPr="00AE02F2">
              <w:rPr>
                <w:noProof/>
                <w:color w:val="000000" w:themeColor="text1"/>
              </w:rPr>
              <w:t>A.16.</w:t>
            </w:r>
            <w:r w:rsidR="000E7B49">
              <w:rPr>
                <w:noProof/>
                <w:color w:val="000000" w:themeColor="text1"/>
              </w:rPr>
              <w:t>6</w:t>
            </w:r>
            <w:r w:rsidRPr="00AE02F2">
              <w:rPr>
                <w:noProof/>
                <w:color w:val="000000" w:themeColor="text1"/>
              </w:rPr>
              <w:t>.</w:t>
            </w:r>
            <w:r w:rsidR="000E7B49">
              <w:rPr>
                <w:noProof/>
                <w:color w:val="000000" w:themeColor="text1"/>
              </w:rPr>
              <w:t>7</w:t>
            </w:r>
            <w:r w:rsidRPr="00AE02F2">
              <w:rPr>
                <w:noProof/>
                <w:color w:val="000000" w:themeColor="text1"/>
              </w:rPr>
              <w:t>.1.</w:t>
            </w:r>
            <w:r w:rsidR="000E7B49">
              <w:rPr>
                <w:noProof/>
                <w:color w:val="000000" w:themeColor="text1"/>
              </w:rPr>
              <w:t>1,</w:t>
            </w:r>
            <w:r w:rsidR="000653FC">
              <w:rPr>
                <w:noProof/>
                <w:color w:val="000000" w:themeColor="text1"/>
              </w:rPr>
              <w:t xml:space="preserve"> A. 16.6.7.</w:t>
            </w:r>
            <w:r w:rsidR="009F24DA">
              <w:rPr>
                <w:noProof/>
                <w:color w:val="000000" w:themeColor="text1"/>
              </w:rPr>
              <w:t>1.2</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2176C7E3"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7EAB7E0B" w14:textId="77777777" w:rsidR="000E7B49" w:rsidRPr="00DB707E" w:rsidRDefault="000E7B49" w:rsidP="000E7B49">
      <w:pPr>
        <w:pStyle w:val="Heading3"/>
      </w:pPr>
      <w:r w:rsidRPr="00DB707E">
        <w:t>A.16.6.7</w:t>
      </w:r>
      <w:r w:rsidRPr="00DB707E">
        <w:tab/>
        <w:t>NR measurements with autonomous gaps</w:t>
      </w:r>
    </w:p>
    <w:p w14:paraId="140F57AC" w14:textId="7B37AE41" w:rsidR="000E7B49" w:rsidRDefault="000E7B49" w:rsidP="000E7B49">
      <w:pPr>
        <w:pStyle w:val="Heading4"/>
        <w:rPr>
          <w:snapToGrid w:val="0"/>
        </w:rPr>
      </w:pPr>
      <w:r w:rsidRPr="00DB707E">
        <w:rPr>
          <w:snapToGrid w:val="0"/>
        </w:rPr>
        <w:t>A.16.6.7.1</w:t>
      </w:r>
      <w:r w:rsidRPr="00DB707E">
        <w:rPr>
          <w:snapToGrid w:val="0"/>
        </w:rPr>
        <w:tab/>
        <w:t xml:space="preserve">SA intra-frequency CGI identification of NR </w:t>
      </w:r>
      <w:proofErr w:type="spellStart"/>
      <w:r w:rsidRPr="00DB707E">
        <w:rPr>
          <w:snapToGrid w:val="0"/>
        </w:rPr>
        <w:t>neighbor</w:t>
      </w:r>
      <w:proofErr w:type="spellEnd"/>
      <w:r w:rsidRPr="00DB707E">
        <w:rPr>
          <w:snapToGrid w:val="0"/>
        </w:rPr>
        <w:t xml:space="preserve"> cell in FR1 for 1 Rx UE</w:t>
      </w:r>
    </w:p>
    <w:p w14:paraId="2BA315B6" w14:textId="77777777" w:rsidR="000E7B49" w:rsidRPr="00020619" w:rsidRDefault="000E7B49" w:rsidP="000E7B49">
      <w:pPr>
        <w:pStyle w:val="Heading5"/>
        <w:rPr>
          <w:snapToGrid w:val="0"/>
        </w:rPr>
      </w:pPr>
      <w:r w:rsidRPr="00A204A1">
        <w:rPr>
          <w:snapToGrid w:val="0"/>
        </w:rPr>
        <w:t>A.16.6.7.1</w:t>
      </w:r>
      <w:r>
        <w:rPr>
          <w:snapToGrid w:val="0"/>
        </w:rPr>
        <w:t>.1</w:t>
      </w:r>
      <w:r w:rsidRPr="00020619">
        <w:rPr>
          <w:snapToGrid w:val="0"/>
        </w:rPr>
        <w:tab/>
        <w:t>Test Purpose and Environment</w:t>
      </w:r>
    </w:p>
    <w:p w14:paraId="2A84B1BF" w14:textId="47BAEAD3" w:rsidR="000E7B49" w:rsidRPr="00020619" w:rsidRDefault="000E7B49" w:rsidP="000E7B49">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ins w:id="0" w:author="Nokia" w:date="2023-07-27T18:25:00Z">
        <w:r w:rsidR="00632E27">
          <w:t>A</w:t>
        </w:r>
      </w:ins>
      <w:r w:rsidRPr="00020619">
        <w:t>.</w:t>
      </w:r>
    </w:p>
    <w:p w14:paraId="3FA3C2EE" w14:textId="77777777" w:rsidR="000E7B49" w:rsidRPr="00020619" w:rsidRDefault="000E7B49" w:rsidP="000E7B49">
      <w:pPr>
        <w:pStyle w:val="Heading5"/>
        <w:rPr>
          <w:snapToGrid w:val="0"/>
        </w:rPr>
      </w:pPr>
      <w:r w:rsidRPr="00A204A1">
        <w:rPr>
          <w:snapToGrid w:val="0"/>
        </w:rPr>
        <w:t>A.16.6.7.1</w:t>
      </w:r>
      <w:r>
        <w:rPr>
          <w:snapToGrid w:val="0"/>
        </w:rPr>
        <w:t>.2</w:t>
      </w:r>
      <w:r w:rsidRPr="00020619">
        <w:rPr>
          <w:snapToGrid w:val="0"/>
        </w:rPr>
        <w:tab/>
        <w:t>Test Parameters</w:t>
      </w:r>
    </w:p>
    <w:p w14:paraId="0879F670" w14:textId="287B8BAA" w:rsidR="000E7B49" w:rsidRPr="00020619" w:rsidRDefault="000E7B49" w:rsidP="1F23BAF6">
      <w:r>
        <w:t xml:space="preserve">In each test there are two cells: Cell 1 and Cell 2. Cell 1 is the FR1 </w:t>
      </w:r>
      <w:proofErr w:type="spellStart"/>
      <w:r>
        <w:t>PCell</w:t>
      </w:r>
      <w:proofErr w:type="spellEnd"/>
      <w:r>
        <w:t xml:space="preserve"> and Cell 2 is an FR1 neighbour cell </w:t>
      </w:r>
      <w:r w:rsidRPr="1F23BAF6">
        <w:rPr>
          <w:rFonts w:cs="v4.2.0"/>
        </w:rPr>
        <w:t xml:space="preserve">on the same frequency as the </w:t>
      </w:r>
      <w:proofErr w:type="spellStart"/>
      <w:r w:rsidRPr="1F23BAF6">
        <w:rPr>
          <w:rFonts w:cs="v4.2.0"/>
        </w:rPr>
        <w:t>PCell</w:t>
      </w:r>
      <w:proofErr w:type="spellEnd"/>
      <w:r>
        <w:t xml:space="preserve">. </w:t>
      </w:r>
      <w:r w:rsidRPr="1F23BAF6">
        <w:rPr>
          <w:rFonts w:cs="v4.2.0"/>
        </w:rPr>
        <w:t xml:space="preserve">The test parameters for </w:t>
      </w:r>
      <w:proofErr w:type="spellStart"/>
      <w:r w:rsidRPr="1F23BAF6">
        <w:rPr>
          <w:rFonts w:cs="v4.2.0"/>
        </w:rPr>
        <w:t>PCell</w:t>
      </w:r>
      <w:proofErr w:type="spellEnd"/>
      <w:r w:rsidRPr="1F23BAF6">
        <w:rPr>
          <w:rFonts w:cs="v4.2.0"/>
        </w:rPr>
        <w:t xml:space="preserve"> and neighbour cell are given in Table </w:t>
      </w:r>
      <w:ins w:id="1" w:author="Nokia" w:date="2023-07-28T11:24:00Z">
        <w:r w:rsidR="00D9481E" w:rsidRPr="1F23BAF6">
          <w:rPr>
            <w:rFonts w:cs="v4.2.0"/>
          </w:rPr>
          <w:t>A.16.6.7.1.2-1,</w:t>
        </w:r>
        <w:r w:rsidR="00D9481E">
          <w:rPr>
            <w:rFonts w:cs="v4.2.0"/>
          </w:rPr>
          <w:t xml:space="preserve"> </w:t>
        </w:r>
      </w:ins>
      <w:r w:rsidRPr="1F23BAF6">
        <w:rPr>
          <w:rFonts w:cs="v4.2.0"/>
        </w:rPr>
        <w:t>A.16.6.7.1.2-2</w:t>
      </w:r>
      <w:ins w:id="2" w:author="Nokia" w:date="2023-07-28T11:24:00Z">
        <w:r w:rsidR="00D9481E">
          <w:rPr>
            <w:rFonts w:cs="v4.2.0"/>
          </w:rPr>
          <w:t>,</w:t>
        </w:r>
      </w:ins>
      <w:r w:rsidRPr="1F23BAF6">
        <w:rPr>
          <w:rFonts w:cs="v4.2.0"/>
        </w:rPr>
        <w:t xml:space="preserve"> and A.16.6.7.1.2-</w:t>
      </w:r>
      <w:del w:id="3" w:author="Nokia" w:date="2023-07-28T11:24:00Z">
        <w:r w:rsidRPr="1F23BAF6" w:rsidDel="00D9481E">
          <w:rPr>
            <w:rFonts w:cs="v4.2.0"/>
          </w:rPr>
          <w:delText xml:space="preserve">2 </w:delText>
        </w:r>
      </w:del>
      <w:ins w:id="4" w:author="Nokia" w:date="2023-07-28T11:24:00Z">
        <w:r w:rsidR="00D9481E">
          <w:rPr>
            <w:rFonts w:cs="v4.2.0"/>
          </w:rPr>
          <w:t>3</w:t>
        </w:r>
        <w:r w:rsidR="00D9481E" w:rsidRPr="1F23BAF6">
          <w:rPr>
            <w:rFonts w:cs="v4.2.0"/>
          </w:rPr>
          <w:t xml:space="preserve"> </w:t>
        </w:r>
      </w:ins>
      <w:r w:rsidRPr="1F23BAF6">
        <w:rPr>
          <w:rFonts w:cs="v4.2.0"/>
        </w:rPr>
        <w:t xml:space="preserve">below. </w:t>
      </w:r>
      <w:r>
        <w:t xml:space="preserve">The test consists of three successive time periods, with time durations of T1, T2 and T3 respectively. At the start of time duration T1, the UE does not have any timing information of cell 2. Starting T2, cell 2 becomes detectable.  </w:t>
      </w:r>
      <w:r w:rsidRPr="1F23BAF6">
        <w:rPr>
          <w:rFonts w:cs="v4.2.0"/>
        </w:rPr>
        <w:t xml:space="preserve">A measurement object is configured for the frequency of the </w:t>
      </w:r>
      <w:proofErr w:type="spellStart"/>
      <w:proofErr w:type="gramStart"/>
      <w:r w:rsidRPr="1F23BAF6">
        <w:rPr>
          <w:rFonts w:cs="v4.2.0"/>
        </w:rPr>
        <w:t>PCell</w:t>
      </w:r>
      <w:proofErr w:type="spellEnd"/>
      <w:proofErr w:type="gramEnd"/>
      <w:r w:rsidRPr="1F23BAF6">
        <w:rPr>
          <w:rFonts w:cs="v4.2.0"/>
        </w:rPr>
        <w:t xml:space="preserve"> and it is indicated to the UE that event-triggered reporting with Event A3 is used. T</w:t>
      </w:r>
      <w:r>
        <w:t>he UE is expected to detect and send a measurement report with Event A3.</w:t>
      </w:r>
    </w:p>
    <w:p w14:paraId="49EFCF39" w14:textId="77777777" w:rsidR="000E7B49" w:rsidRPr="00020619" w:rsidRDefault="000E7B49" w:rsidP="000E7B49">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TRUE</w:t>
      </w:r>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14:paraId="0FEDA1D1" w14:textId="77777777" w:rsidR="000E7B49" w:rsidRPr="00020619" w:rsidRDefault="000E7B49" w:rsidP="000E7B49">
      <w:pPr>
        <w:rPr>
          <w:lang w:eastAsia="zh-CN"/>
        </w:rPr>
      </w:pPr>
      <w:r w:rsidRPr="1F23BAF6">
        <w:rPr>
          <w:lang w:eastAsia="zh-CN"/>
        </w:rPr>
        <w:t xml:space="preserve">The test equipment verifies that potential interruption is carried out correctly by monitoring ACK/NACK sent in </w:t>
      </w:r>
      <w:proofErr w:type="spellStart"/>
      <w:r w:rsidRPr="1F23BAF6">
        <w:rPr>
          <w:lang w:eastAsia="zh-CN"/>
        </w:rPr>
        <w:t>PCell</w:t>
      </w:r>
      <w:proofErr w:type="spellEnd"/>
      <w:r w:rsidRPr="1F23BAF6">
        <w:rPr>
          <w:lang w:eastAsia="zh-CN"/>
        </w:rPr>
        <w:t xml:space="preserve"> during T3 until</w:t>
      </w:r>
      <w:del w:id="5" w:author="Biswapratapsingh Sahoo (Nokia)" w:date="2023-07-14T01:48:00Z">
        <w:r w:rsidRPr="1F23BAF6" w:rsidDel="000E7B49">
          <w:rPr>
            <w:lang w:eastAsia="zh-CN"/>
          </w:rPr>
          <w:delText>l</w:delText>
        </w:r>
      </w:del>
      <w:r w:rsidRPr="1F23BAF6">
        <w:rPr>
          <w:lang w:eastAsia="zh-CN"/>
        </w:rPr>
        <w:t xml:space="preserve"> a measurement report with CGI is sent.</w:t>
      </w:r>
    </w:p>
    <w:p w14:paraId="2A6575D1" w14:textId="77777777" w:rsidR="000E7B49" w:rsidRPr="00020619" w:rsidRDefault="000E7B49" w:rsidP="000E7B49">
      <w:pPr>
        <w:pStyle w:val="TH"/>
      </w:pPr>
      <w:r w:rsidRPr="00020619">
        <w:t xml:space="preserve">Table </w:t>
      </w:r>
      <w:r w:rsidRPr="003A4F15">
        <w:t>A.16.6.7.1.2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7B49" w:rsidRPr="00020619" w14:paraId="1CD99D8D" w14:textId="77777777" w:rsidTr="00EF7032">
        <w:tc>
          <w:tcPr>
            <w:tcW w:w="2376" w:type="dxa"/>
            <w:tcBorders>
              <w:top w:val="single" w:sz="4" w:space="0" w:color="auto"/>
              <w:left w:val="single" w:sz="4" w:space="0" w:color="auto"/>
              <w:bottom w:val="single" w:sz="4" w:space="0" w:color="auto"/>
              <w:right w:val="single" w:sz="4" w:space="0" w:color="auto"/>
            </w:tcBorders>
          </w:tcPr>
          <w:p w14:paraId="116590D2" w14:textId="77777777" w:rsidR="000E7B49" w:rsidRPr="00020619" w:rsidRDefault="000E7B49" w:rsidP="00EF7032">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14:paraId="00717D1E" w14:textId="77777777" w:rsidR="000E7B49" w:rsidRPr="00020619" w:rsidRDefault="000E7B49" w:rsidP="00EF7032">
            <w:pPr>
              <w:pStyle w:val="TAH"/>
            </w:pPr>
            <w:r w:rsidRPr="00020619">
              <w:t>Description</w:t>
            </w:r>
          </w:p>
        </w:tc>
      </w:tr>
      <w:tr w:rsidR="000E7B49" w:rsidRPr="00020619" w14:paraId="594E9677" w14:textId="77777777" w:rsidTr="00EF7032">
        <w:tc>
          <w:tcPr>
            <w:tcW w:w="2376" w:type="dxa"/>
            <w:tcBorders>
              <w:top w:val="single" w:sz="4" w:space="0" w:color="auto"/>
              <w:left w:val="single" w:sz="4" w:space="0" w:color="auto"/>
              <w:bottom w:val="single" w:sz="4" w:space="0" w:color="auto"/>
              <w:right w:val="single" w:sz="4" w:space="0" w:color="auto"/>
            </w:tcBorders>
          </w:tcPr>
          <w:p w14:paraId="637DDFCC" w14:textId="77777777" w:rsidR="000E7B49" w:rsidRPr="00020619" w:rsidRDefault="000E7B49" w:rsidP="00EF7032">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14:paraId="6EFF7594" w14:textId="77777777" w:rsidR="000E7B49" w:rsidRPr="00020619" w:rsidRDefault="000E7B49" w:rsidP="00EF7032">
            <w:pPr>
              <w:pStyle w:val="TAL"/>
            </w:pPr>
            <w:r w:rsidRPr="00020619">
              <w:t>15 kHz SSB SCS, 10 MHz bandwidth, FDD duplex mode</w:t>
            </w:r>
          </w:p>
        </w:tc>
      </w:tr>
      <w:tr w:rsidR="000E7B49" w:rsidRPr="00020619" w14:paraId="2D55F424" w14:textId="77777777" w:rsidTr="00EF7032">
        <w:tc>
          <w:tcPr>
            <w:tcW w:w="2376" w:type="dxa"/>
            <w:tcBorders>
              <w:top w:val="single" w:sz="4" w:space="0" w:color="auto"/>
              <w:left w:val="single" w:sz="4" w:space="0" w:color="auto"/>
              <w:bottom w:val="single" w:sz="4" w:space="0" w:color="auto"/>
              <w:right w:val="single" w:sz="4" w:space="0" w:color="auto"/>
            </w:tcBorders>
          </w:tcPr>
          <w:p w14:paraId="36EF3C0E" w14:textId="77777777" w:rsidR="000E7B49" w:rsidRPr="00020619" w:rsidRDefault="000E7B49" w:rsidP="00EF7032">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14:paraId="12DFC359" w14:textId="77777777" w:rsidR="000E7B49" w:rsidRPr="00020619" w:rsidRDefault="000E7B49" w:rsidP="00EF7032">
            <w:pPr>
              <w:pStyle w:val="TAL"/>
            </w:pPr>
            <w:r w:rsidRPr="00020619">
              <w:t>15 kHz SSB SCS, 10 MHz bandwidth, TDD duplex mode</w:t>
            </w:r>
          </w:p>
        </w:tc>
      </w:tr>
      <w:tr w:rsidR="000E7B49" w:rsidRPr="00020619" w14:paraId="22022BF6" w14:textId="77777777" w:rsidTr="00EF7032">
        <w:tc>
          <w:tcPr>
            <w:tcW w:w="2376" w:type="dxa"/>
            <w:tcBorders>
              <w:top w:val="single" w:sz="4" w:space="0" w:color="auto"/>
              <w:left w:val="single" w:sz="4" w:space="0" w:color="auto"/>
              <w:bottom w:val="single" w:sz="4" w:space="0" w:color="auto"/>
              <w:right w:val="single" w:sz="4" w:space="0" w:color="auto"/>
            </w:tcBorders>
          </w:tcPr>
          <w:p w14:paraId="5583D581" w14:textId="77777777" w:rsidR="000E7B49" w:rsidRPr="00020619" w:rsidRDefault="000E7B49" w:rsidP="00EF7032">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14:paraId="3DA29A31" w14:textId="77777777" w:rsidR="000E7B49" w:rsidRPr="00020619" w:rsidRDefault="000E7B49" w:rsidP="00EF7032">
            <w:pPr>
              <w:pStyle w:val="TAL"/>
            </w:pPr>
            <w:r w:rsidRPr="00020619">
              <w:t>30 kHz SSB SCS, 20 MHz bandwidth, TDD duplex mode</w:t>
            </w:r>
          </w:p>
        </w:tc>
      </w:tr>
      <w:tr w:rsidR="000E7B49" w:rsidRPr="00020619" w14:paraId="2A52D450" w14:textId="77777777" w:rsidTr="00EF7032">
        <w:tc>
          <w:tcPr>
            <w:tcW w:w="2376" w:type="dxa"/>
            <w:tcBorders>
              <w:top w:val="single" w:sz="4" w:space="0" w:color="auto"/>
              <w:left w:val="single" w:sz="4" w:space="0" w:color="auto"/>
              <w:bottom w:val="single" w:sz="4" w:space="0" w:color="auto"/>
              <w:right w:val="single" w:sz="4" w:space="0" w:color="auto"/>
            </w:tcBorders>
          </w:tcPr>
          <w:p w14:paraId="485D2DE5" w14:textId="77777777" w:rsidR="000E7B49" w:rsidRPr="00020619" w:rsidRDefault="000E7B49" w:rsidP="00EF7032">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14:paraId="39B68681" w14:textId="77777777" w:rsidR="000E7B49" w:rsidRPr="00020619" w:rsidRDefault="000E7B49" w:rsidP="00EF7032">
            <w:pPr>
              <w:pStyle w:val="TAL"/>
            </w:pPr>
            <w:r w:rsidRPr="00020619">
              <w:t>15 kHz SSB SCS, 10 MHz bandwidth, HD-FDD duplex mode</w:t>
            </w:r>
          </w:p>
        </w:tc>
      </w:tr>
      <w:tr w:rsidR="000E7B49" w:rsidRPr="00020619" w14:paraId="2D526673" w14:textId="77777777" w:rsidTr="00EF7032">
        <w:tc>
          <w:tcPr>
            <w:tcW w:w="9606" w:type="dxa"/>
            <w:gridSpan w:val="2"/>
            <w:tcBorders>
              <w:top w:val="single" w:sz="4" w:space="0" w:color="auto"/>
              <w:left w:val="single" w:sz="4" w:space="0" w:color="auto"/>
              <w:bottom w:val="single" w:sz="4" w:space="0" w:color="auto"/>
              <w:right w:val="single" w:sz="4" w:space="0" w:color="auto"/>
            </w:tcBorders>
          </w:tcPr>
          <w:p w14:paraId="46A7C58C" w14:textId="77777777" w:rsidR="000E7B49" w:rsidRPr="00020619" w:rsidRDefault="000E7B49" w:rsidP="00EF7032">
            <w:pPr>
              <w:pStyle w:val="TAN"/>
            </w:pPr>
            <w:r w:rsidRPr="00020619">
              <w:rPr>
                <w:lang w:eastAsia="zh-CN"/>
              </w:rPr>
              <w:t>Note:</w:t>
            </w:r>
            <w:r w:rsidRPr="00020619">
              <w:rPr>
                <w:lang w:eastAsia="zh-CN"/>
              </w:rPr>
              <w:tab/>
            </w:r>
            <w:r w:rsidRPr="00020619">
              <w:t>The UE is only required to be tested in one of the supported test configurations.</w:t>
            </w:r>
          </w:p>
        </w:tc>
      </w:tr>
    </w:tbl>
    <w:p w14:paraId="4D311468" w14:textId="77777777" w:rsidR="000E7B49" w:rsidRPr="00020619" w:rsidRDefault="000E7B49" w:rsidP="000E7B49"/>
    <w:p w14:paraId="6EE8B052" w14:textId="791019D8" w:rsidR="000E7B49" w:rsidRPr="00020619" w:rsidRDefault="000E7B49" w:rsidP="000E7B49">
      <w:pPr>
        <w:pStyle w:val="TH"/>
      </w:pPr>
      <w:r w:rsidRPr="00020619">
        <w:lastRenderedPageBreak/>
        <w:t xml:space="preserve">Table </w:t>
      </w:r>
      <w:r w:rsidRPr="003A4F15">
        <w:t>A.16.6.7.1.2</w:t>
      </w:r>
      <w:r>
        <w:t>-</w:t>
      </w:r>
      <w:r w:rsidRPr="00020619">
        <w:t xml:space="preserve">2: General test parameters for SA intra-frequency CGI identification of NR </w:t>
      </w:r>
      <w:proofErr w:type="spellStart"/>
      <w:r w:rsidRPr="00020619">
        <w:t>neighbor</w:t>
      </w:r>
      <w:proofErr w:type="spellEnd"/>
      <w:r w:rsidRPr="00020619">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7B49" w:rsidRPr="00020619" w14:paraId="0115BAEC"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FC1321F" w14:textId="77777777" w:rsidR="000E7B49" w:rsidRPr="00020619" w:rsidRDefault="000E7B49" w:rsidP="00EF7032">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14:paraId="61ACC4AC" w14:textId="77777777" w:rsidR="000E7B49" w:rsidRPr="00020619" w:rsidRDefault="000E7B49" w:rsidP="00EF7032">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14:paraId="3C01EC9A" w14:textId="77777777" w:rsidR="000E7B49" w:rsidRPr="00020619" w:rsidRDefault="000E7B49" w:rsidP="00EF7032">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30DE9BED" w14:textId="77777777" w:rsidR="000E7B49" w:rsidRPr="00020619" w:rsidRDefault="000E7B49" w:rsidP="00EF7032">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14:paraId="67108D9D" w14:textId="77777777" w:rsidR="000E7B49" w:rsidRPr="00020619" w:rsidRDefault="000E7B49" w:rsidP="00EF7032">
            <w:pPr>
              <w:pStyle w:val="TAH"/>
              <w:rPr>
                <w:rFonts w:cs="Arial"/>
              </w:rPr>
            </w:pPr>
            <w:r w:rsidRPr="00020619">
              <w:t>Comment</w:t>
            </w:r>
          </w:p>
        </w:tc>
      </w:tr>
      <w:tr w:rsidR="000E7B49" w:rsidRPr="00020619" w14:paraId="44B00242"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39B09F04" w14:textId="77777777" w:rsidR="000E7B49" w:rsidRPr="00020619" w:rsidRDefault="000E7B49" w:rsidP="00EF7032">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47D12788"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3DE671DC"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CAADC83" w14:textId="77777777" w:rsidR="000E7B49" w:rsidRPr="00020619" w:rsidRDefault="000E7B49" w:rsidP="00EF7032">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51DA7464" w14:textId="77777777" w:rsidR="000E7B49" w:rsidRPr="00020619" w:rsidRDefault="000E7B49" w:rsidP="00EF7032">
            <w:pPr>
              <w:pStyle w:val="TAL"/>
              <w:rPr>
                <w:rFonts w:cs="Arial"/>
              </w:rPr>
            </w:pPr>
          </w:p>
        </w:tc>
      </w:tr>
      <w:tr w:rsidR="000E7B49" w:rsidRPr="00020619" w14:paraId="055D772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F538754" w14:textId="77777777" w:rsidR="000E7B49" w:rsidRPr="00020619" w:rsidRDefault="000E7B49" w:rsidP="00EF7032">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27B63D4" w14:textId="77777777" w:rsidR="000E7B49" w:rsidRPr="00020619" w:rsidRDefault="000E7B49" w:rsidP="00EF703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42B18C57"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061B4A8" w14:textId="77777777" w:rsidR="000E7B49" w:rsidRPr="00020619" w:rsidRDefault="000E7B49" w:rsidP="00EF7032">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14:paraId="2F5C5CB6" w14:textId="77777777" w:rsidR="000E7B49" w:rsidRPr="00020619" w:rsidRDefault="000E7B49" w:rsidP="00EF7032">
            <w:pPr>
              <w:pStyle w:val="TAL"/>
              <w:rPr>
                <w:rFonts w:cs="Arial"/>
                <w:b/>
              </w:rPr>
            </w:pPr>
            <w:r w:rsidRPr="00020619">
              <w:rPr>
                <w:bCs/>
              </w:rPr>
              <w:t>Cell to be identified.</w:t>
            </w:r>
          </w:p>
        </w:tc>
      </w:tr>
      <w:tr w:rsidR="000E7B49" w:rsidRPr="00020619" w14:paraId="00B9687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DAFEBA0" w14:textId="77777777" w:rsidR="000E7B49" w:rsidRPr="00020619" w:rsidRDefault="000E7B49" w:rsidP="00EF7032">
            <w:pPr>
              <w:pStyle w:val="TAL"/>
              <w:rPr>
                <w:rFonts w:cs="Arial"/>
                <w:b/>
                <w:lang w:val="it-IT"/>
              </w:rPr>
            </w:pPr>
            <w:r w:rsidRPr="00020619">
              <w:rPr>
                <w:lang w:val="it-IT"/>
              </w:rPr>
              <w:t xml:space="preserve">RF Channel </w:t>
            </w:r>
            <w:proofErr w:type="spellStart"/>
            <w:r w:rsidRPr="0002061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10EF53A3" w14:textId="77777777" w:rsidR="000E7B49" w:rsidRPr="00020619" w:rsidRDefault="000E7B49" w:rsidP="00EF703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48684717"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37C2401" w14:textId="77777777" w:rsidR="000E7B49" w:rsidRPr="00020619" w:rsidRDefault="000E7B49" w:rsidP="00EF7032">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C7E34B9" w14:textId="77777777" w:rsidR="000E7B49" w:rsidRPr="00020619" w:rsidRDefault="000E7B49" w:rsidP="00EF7032">
            <w:pPr>
              <w:pStyle w:val="TAL"/>
              <w:rPr>
                <w:rFonts w:cs="Arial"/>
                <w:b/>
              </w:rPr>
            </w:pPr>
          </w:p>
        </w:tc>
      </w:tr>
      <w:tr w:rsidR="000E7B49" w:rsidRPr="00020619" w14:paraId="0FB2F953"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3E8523F" w14:textId="77777777" w:rsidR="000E7B49" w:rsidRPr="00020619" w:rsidRDefault="000E7B49" w:rsidP="00EF7032">
            <w:pPr>
              <w:pStyle w:val="TAL"/>
              <w:rPr>
                <w:lang w:val="it-IT" w:eastAsia="zh-CN"/>
              </w:rPr>
            </w:pPr>
            <w:r w:rsidRPr="00020619">
              <w:rPr>
                <w:lang w:val="it-IT" w:eastAsia="zh-CN"/>
              </w:rPr>
              <w:t xml:space="preserve">SSB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2A8389E"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A90E2C2"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535812C1"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4D44DA0" w14:textId="77777777" w:rsidR="000E7B49" w:rsidRPr="00020619" w:rsidRDefault="000E7B49" w:rsidP="00EF7032">
            <w:pPr>
              <w:pStyle w:val="TAL"/>
              <w:rPr>
                <w:bCs/>
                <w:lang w:eastAsia="zh-CN"/>
              </w:rPr>
            </w:pPr>
          </w:p>
        </w:tc>
      </w:tr>
      <w:tr w:rsidR="000E7B49" w:rsidRPr="00020619" w14:paraId="21CDC49B" w14:textId="77777777" w:rsidTr="1F23BAF6">
        <w:trPr>
          <w:cantSplit/>
        </w:trPr>
        <w:tc>
          <w:tcPr>
            <w:tcW w:w="2518" w:type="dxa"/>
            <w:vMerge/>
            <w:vAlign w:val="center"/>
          </w:tcPr>
          <w:p w14:paraId="6013A4EA" w14:textId="77777777" w:rsidR="000E7B49" w:rsidRPr="00020619" w:rsidRDefault="000E7B49" w:rsidP="00EF7032">
            <w:pPr>
              <w:pStyle w:val="TAL"/>
              <w:rPr>
                <w:lang w:val="it-IT" w:eastAsia="zh-CN"/>
              </w:rPr>
            </w:pPr>
          </w:p>
        </w:tc>
        <w:tc>
          <w:tcPr>
            <w:tcW w:w="709" w:type="dxa"/>
            <w:vMerge/>
            <w:vAlign w:val="center"/>
          </w:tcPr>
          <w:p w14:paraId="6CAA94F3"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721165A"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B636012"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E698987" w14:textId="77777777" w:rsidR="000E7B49" w:rsidRPr="00020619" w:rsidRDefault="000E7B49" w:rsidP="00EF7032">
            <w:pPr>
              <w:pStyle w:val="TAL"/>
              <w:rPr>
                <w:bCs/>
                <w:lang w:eastAsia="zh-CN"/>
              </w:rPr>
            </w:pPr>
          </w:p>
        </w:tc>
      </w:tr>
      <w:tr w:rsidR="000E7B49" w:rsidRPr="00020619" w14:paraId="6AEC7D8B" w14:textId="77777777" w:rsidTr="1F23BAF6">
        <w:trPr>
          <w:cantSplit/>
        </w:trPr>
        <w:tc>
          <w:tcPr>
            <w:tcW w:w="2518" w:type="dxa"/>
            <w:vMerge/>
            <w:vAlign w:val="center"/>
          </w:tcPr>
          <w:p w14:paraId="6DFC2980" w14:textId="77777777" w:rsidR="000E7B49" w:rsidRPr="00020619" w:rsidRDefault="000E7B49" w:rsidP="00EF7032">
            <w:pPr>
              <w:pStyle w:val="TAL"/>
              <w:rPr>
                <w:lang w:val="it-IT" w:eastAsia="zh-CN"/>
              </w:rPr>
            </w:pPr>
          </w:p>
        </w:tc>
        <w:tc>
          <w:tcPr>
            <w:tcW w:w="709" w:type="dxa"/>
            <w:vMerge/>
            <w:vAlign w:val="center"/>
          </w:tcPr>
          <w:p w14:paraId="7DD1005E"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6081381"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EE1115C" w14:textId="77777777" w:rsidR="000E7B49" w:rsidRPr="00020619" w:rsidRDefault="000E7B49" w:rsidP="00EF7032">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14:paraId="6B63B390" w14:textId="77777777" w:rsidR="000E7B49" w:rsidRPr="00020619" w:rsidRDefault="000E7B49" w:rsidP="00EF7032">
            <w:pPr>
              <w:pStyle w:val="TAL"/>
              <w:rPr>
                <w:bCs/>
                <w:lang w:eastAsia="zh-CN"/>
              </w:rPr>
            </w:pPr>
          </w:p>
        </w:tc>
      </w:tr>
      <w:tr w:rsidR="000E7B49" w:rsidRPr="00020619" w14:paraId="557B3480"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D991C6F" w14:textId="77777777" w:rsidR="000E7B49" w:rsidRPr="00020619" w:rsidRDefault="000E7B49" w:rsidP="00EF7032">
            <w:pPr>
              <w:pStyle w:val="TAL"/>
              <w:rPr>
                <w:lang w:val="it-IT" w:eastAsia="zh-CN"/>
              </w:rPr>
            </w:pPr>
            <w:r w:rsidRPr="00020619">
              <w:rPr>
                <w:lang w:val="it-IT" w:eastAsia="zh-CN"/>
              </w:rPr>
              <w:t xml:space="preserve">SMTC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5E48732"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B235DD5"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46D397F5" w14:textId="77777777" w:rsidR="000E7B49" w:rsidRPr="00020619" w:rsidRDefault="000E7B49" w:rsidP="00EF7032">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E797B47" w14:textId="77777777" w:rsidR="000E7B49" w:rsidRPr="00020619" w:rsidRDefault="000E7B49" w:rsidP="00EF7032">
            <w:pPr>
              <w:pStyle w:val="TAL"/>
              <w:rPr>
                <w:bCs/>
                <w:lang w:eastAsia="zh-CN"/>
              </w:rPr>
            </w:pPr>
          </w:p>
        </w:tc>
      </w:tr>
      <w:tr w:rsidR="000E7B49" w:rsidRPr="00020619" w14:paraId="6369346E" w14:textId="77777777" w:rsidTr="1F23BAF6">
        <w:trPr>
          <w:cantSplit/>
        </w:trPr>
        <w:tc>
          <w:tcPr>
            <w:tcW w:w="2518" w:type="dxa"/>
            <w:vMerge/>
            <w:vAlign w:val="center"/>
          </w:tcPr>
          <w:p w14:paraId="7299E6F1" w14:textId="77777777" w:rsidR="000E7B49" w:rsidRPr="00020619" w:rsidRDefault="000E7B49" w:rsidP="00EF7032">
            <w:pPr>
              <w:pStyle w:val="TAL"/>
              <w:rPr>
                <w:lang w:val="it-IT" w:eastAsia="zh-CN"/>
              </w:rPr>
            </w:pPr>
          </w:p>
        </w:tc>
        <w:tc>
          <w:tcPr>
            <w:tcW w:w="709" w:type="dxa"/>
            <w:vMerge/>
            <w:vAlign w:val="center"/>
          </w:tcPr>
          <w:p w14:paraId="153DA097"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8469034"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6170271"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BC58416" w14:textId="77777777" w:rsidR="000E7B49" w:rsidRPr="00020619" w:rsidRDefault="000E7B49" w:rsidP="00EF7032">
            <w:pPr>
              <w:pStyle w:val="TAL"/>
              <w:rPr>
                <w:bCs/>
                <w:lang w:eastAsia="zh-CN"/>
              </w:rPr>
            </w:pPr>
          </w:p>
        </w:tc>
      </w:tr>
      <w:tr w:rsidR="000E7B49" w:rsidRPr="00020619" w14:paraId="2C4F9AB1" w14:textId="77777777" w:rsidTr="1F23BAF6">
        <w:trPr>
          <w:cantSplit/>
        </w:trPr>
        <w:tc>
          <w:tcPr>
            <w:tcW w:w="2518" w:type="dxa"/>
            <w:vMerge/>
            <w:vAlign w:val="center"/>
          </w:tcPr>
          <w:p w14:paraId="560D444A" w14:textId="77777777" w:rsidR="000E7B49" w:rsidRPr="00020619" w:rsidRDefault="000E7B49" w:rsidP="00EF7032">
            <w:pPr>
              <w:pStyle w:val="TAL"/>
              <w:rPr>
                <w:lang w:val="it-IT" w:eastAsia="zh-CN"/>
              </w:rPr>
            </w:pPr>
          </w:p>
        </w:tc>
        <w:tc>
          <w:tcPr>
            <w:tcW w:w="709" w:type="dxa"/>
            <w:vMerge/>
            <w:vAlign w:val="center"/>
          </w:tcPr>
          <w:p w14:paraId="5601AD0A"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9583087"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74A60FD"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B77C1B9" w14:textId="77777777" w:rsidR="000E7B49" w:rsidRPr="00020619" w:rsidRDefault="000E7B49" w:rsidP="00EF7032">
            <w:pPr>
              <w:pStyle w:val="TAL"/>
              <w:rPr>
                <w:bCs/>
                <w:lang w:eastAsia="zh-CN"/>
              </w:rPr>
            </w:pPr>
          </w:p>
        </w:tc>
      </w:tr>
      <w:tr w:rsidR="000E7B49" w:rsidRPr="00020619" w14:paraId="3ECCCD24"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04EE52E5" w14:textId="77777777" w:rsidR="000E7B49" w:rsidRPr="00020619" w:rsidRDefault="000E7B49" w:rsidP="00EF7032">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14:paraId="45EEBF75"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333C20B"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23A81855" w14:textId="77777777" w:rsidR="000E7B49" w:rsidRPr="00020619" w:rsidRDefault="000E7B49" w:rsidP="00EF7032">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02BA43EF" w14:textId="77777777" w:rsidR="000E7B49" w:rsidRPr="00020619" w:rsidRDefault="000E7B49" w:rsidP="00EF7032">
            <w:pPr>
              <w:pStyle w:val="TAL"/>
              <w:rPr>
                <w:rFonts w:cs="Arial"/>
              </w:rPr>
            </w:pPr>
          </w:p>
        </w:tc>
      </w:tr>
      <w:tr w:rsidR="000E7B49" w:rsidRPr="00020619" w14:paraId="1F946BDB"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51E6A317" w14:textId="77777777" w:rsidR="000E7B49" w:rsidRPr="00020619" w:rsidRDefault="000E7B49" w:rsidP="00EF7032">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180B7F00"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0C13EE15"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3A14F40" w14:textId="77777777" w:rsidR="000E7B49" w:rsidRPr="00020619" w:rsidRDefault="000E7B49" w:rsidP="00EF7032">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0E6A503A" w14:textId="77777777" w:rsidR="000E7B49" w:rsidRPr="00020619" w:rsidRDefault="000E7B49" w:rsidP="00EF7032">
            <w:pPr>
              <w:pStyle w:val="TAL"/>
              <w:rPr>
                <w:rFonts w:cs="Arial"/>
              </w:rPr>
            </w:pPr>
          </w:p>
        </w:tc>
      </w:tr>
      <w:tr w:rsidR="000E7B49" w:rsidRPr="00020619" w14:paraId="3759180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BFA7F89" w14:textId="77777777" w:rsidR="000E7B49" w:rsidRPr="00020619" w:rsidRDefault="000E7B49" w:rsidP="00EF7032">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14:paraId="73FB6F7A"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FF08AD1"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A0A3232"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14345978" w14:textId="77777777" w:rsidR="000E7B49" w:rsidRPr="00020619" w:rsidRDefault="000E7B49" w:rsidP="00EF7032">
            <w:pPr>
              <w:pStyle w:val="TAL"/>
              <w:rPr>
                <w:rFonts w:cs="Arial"/>
              </w:rPr>
            </w:pPr>
          </w:p>
        </w:tc>
      </w:tr>
      <w:tr w:rsidR="000E7B49" w:rsidRPr="00020619" w14:paraId="314F712F"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FFA95CF" w14:textId="77777777" w:rsidR="000E7B49" w:rsidRPr="00020619" w:rsidRDefault="000E7B49" w:rsidP="00EF7032">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tcPr>
          <w:p w14:paraId="7B520FEB"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639B5F7"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F06877E"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7888C08A" w14:textId="77777777" w:rsidR="000E7B49" w:rsidRPr="00020619" w:rsidRDefault="000E7B49" w:rsidP="00EF7032">
            <w:pPr>
              <w:pStyle w:val="TAL"/>
              <w:rPr>
                <w:rFonts w:cs="Arial"/>
              </w:rPr>
            </w:pPr>
          </w:p>
        </w:tc>
      </w:tr>
      <w:tr w:rsidR="000E7B49" w:rsidRPr="00020619" w14:paraId="6E63776B"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4FB5E613" w14:textId="77777777" w:rsidR="000E7B49" w:rsidRPr="00020619" w:rsidRDefault="000E7B49" w:rsidP="00EF7032">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048441E"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3F69E4E0"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7E4522"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732F086F" w14:textId="77777777" w:rsidR="000E7B49" w:rsidRPr="00020619" w:rsidRDefault="000E7B49" w:rsidP="00EF7032">
            <w:pPr>
              <w:pStyle w:val="TAL"/>
              <w:rPr>
                <w:rFonts w:cs="Arial"/>
              </w:rPr>
            </w:pPr>
            <w:r w:rsidRPr="00020619">
              <w:t>L3 filtering is not used</w:t>
            </w:r>
          </w:p>
        </w:tc>
      </w:tr>
      <w:tr w:rsidR="000E7B49" w:rsidRPr="00020619" w14:paraId="5083BF5B"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8E92FB1" w14:textId="77777777" w:rsidR="000E7B49" w:rsidRPr="00020619" w:rsidRDefault="000E7B49" w:rsidP="00EF7032">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4D781D4"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7A9C6479" w14:textId="77777777" w:rsidR="000E7B49" w:rsidRPr="00020619" w:rsidRDefault="000E7B49" w:rsidP="00EF7032">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C77A94" w14:textId="77777777" w:rsidR="000E7B49" w:rsidRPr="00020619" w:rsidRDefault="000E7B49" w:rsidP="00EF703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6BB66D15" w14:textId="77777777" w:rsidR="000E7B49" w:rsidRPr="00020619" w:rsidRDefault="000E7B49" w:rsidP="00EF7032">
            <w:pPr>
              <w:pStyle w:val="TAL"/>
              <w:rPr>
                <w:rFonts w:cs="Arial"/>
              </w:rPr>
            </w:pPr>
            <w:r w:rsidRPr="00020619">
              <w:t>OFF</w:t>
            </w:r>
          </w:p>
        </w:tc>
      </w:tr>
      <w:tr w:rsidR="000E7B49" w:rsidRPr="00020619" w14:paraId="27B9CACD"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950E24B" w14:textId="77777777" w:rsidR="000E7B49" w:rsidRPr="00020619" w:rsidRDefault="000E7B49" w:rsidP="00EF7032">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5F064816"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0F0862F7" w14:textId="77777777" w:rsidR="000E7B49" w:rsidRPr="00020619" w:rsidRDefault="000E7B49" w:rsidP="00EF7032">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4FC95195" w14:textId="77777777" w:rsidR="000E7B49" w:rsidRPr="00020619" w:rsidRDefault="000E7B49" w:rsidP="00EF7032">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14:paraId="794B8F47" w14:textId="77777777" w:rsidR="000E7B49" w:rsidRPr="00020619" w:rsidRDefault="000E7B49" w:rsidP="00EF7032">
            <w:pPr>
              <w:pStyle w:val="TAL"/>
            </w:pPr>
            <w:r w:rsidRPr="00020619">
              <w:t>Asynchronous cells.</w:t>
            </w:r>
          </w:p>
          <w:p w14:paraId="62C481F0" w14:textId="77777777" w:rsidR="000E7B49" w:rsidRPr="00020619" w:rsidRDefault="000E7B49" w:rsidP="00EF7032">
            <w:pPr>
              <w:pStyle w:val="TAL"/>
              <w:rPr>
                <w:rFonts w:cs="Arial"/>
              </w:rPr>
            </w:pPr>
            <w:r w:rsidRPr="00020619">
              <w:t>The timing of Cell 2 is 3ms later than the timing of Cell 1.</w:t>
            </w:r>
          </w:p>
        </w:tc>
      </w:tr>
      <w:tr w:rsidR="000E7B49" w:rsidRPr="00020619" w14:paraId="071DF23F" w14:textId="77777777" w:rsidTr="1F23BAF6">
        <w:trPr>
          <w:cantSplit/>
        </w:trPr>
        <w:tc>
          <w:tcPr>
            <w:tcW w:w="2518" w:type="dxa"/>
            <w:vMerge/>
            <w:vAlign w:val="center"/>
          </w:tcPr>
          <w:p w14:paraId="1DA5E28E" w14:textId="77777777" w:rsidR="000E7B49" w:rsidRPr="00020619" w:rsidRDefault="000E7B49" w:rsidP="00EF7032">
            <w:pPr>
              <w:pStyle w:val="TAL"/>
              <w:rPr>
                <w:rFonts w:cs="Arial"/>
              </w:rPr>
            </w:pPr>
          </w:p>
        </w:tc>
        <w:tc>
          <w:tcPr>
            <w:tcW w:w="709" w:type="dxa"/>
            <w:vMerge/>
            <w:vAlign w:val="center"/>
          </w:tcPr>
          <w:p w14:paraId="7FF13162"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3006799" w14:textId="77777777" w:rsidR="000E7B49" w:rsidRPr="00020619" w:rsidRDefault="000E7B49" w:rsidP="00EF7032">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193411C" w14:textId="77777777" w:rsidR="000E7B49" w:rsidRPr="00020619" w:rsidRDefault="000E7B49" w:rsidP="00EF7032">
            <w:pPr>
              <w:pStyle w:val="TAL"/>
              <w:rPr>
                <w:lang w:eastAsia="zh-CN"/>
              </w:rPr>
            </w:pPr>
            <w:r w:rsidRPr="00020619">
              <w:rPr>
                <w:lang w:eastAsia="zh-CN"/>
              </w:rPr>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2935918F" w14:textId="77777777" w:rsidR="000E7B49" w:rsidRPr="00020619" w:rsidRDefault="000E7B49" w:rsidP="00EF7032">
            <w:pPr>
              <w:pStyle w:val="TAL"/>
            </w:pPr>
            <w:r w:rsidRPr="00020619">
              <w:t>Synchronous cells</w:t>
            </w:r>
          </w:p>
        </w:tc>
      </w:tr>
      <w:tr w:rsidR="000E7B49" w:rsidRPr="00020619" w14:paraId="5D615E80" w14:textId="77777777" w:rsidTr="1F23BAF6">
        <w:trPr>
          <w:cantSplit/>
        </w:trPr>
        <w:tc>
          <w:tcPr>
            <w:tcW w:w="2518" w:type="dxa"/>
            <w:vMerge/>
            <w:vAlign w:val="center"/>
          </w:tcPr>
          <w:p w14:paraId="22E2FF74" w14:textId="77777777" w:rsidR="000E7B49" w:rsidRPr="00020619" w:rsidRDefault="000E7B49" w:rsidP="00EF7032">
            <w:pPr>
              <w:pStyle w:val="TAL"/>
              <w:rPr>
                <w:rFonts w:cs="Arial"/>
              </w:rPr>
            </w:pPr>
          </w:p>
        </w:tc>
        <w:tc>
          <w:tcPr>
            <w:tcW w:w="709" w:type="dxa"/>
            <w:vMerge/>
            <w:vAlign w:val="center"/>
          </w:tcPr>
          <w:p w14:paraId="796ED131"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2B5C2CA7" w14:textId="77777777" w:rsidR="000E7B49" w:rsidRPr="00020619" w:rsidRDefault="000E7B49" w:rsidP="00EF7032">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A29D338" w14:textId="77777777" w:rsidR="000E7B49" w:rsidRPr="00020619" w:rsidRDefault="000E7B49" w:rsidP="00EF7032">
            <w:pPr>
              <w:pStyle w:val="TAL"/>
              <w:rPr>
                <w:lang w:eastAsia="zh-CN"/>
              </w:rPr>
            </w:pPr>
            <w:r w:rsidRPr="00020619">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0198C8F0" w14:textId="77777777" w:rsidR="000E7B49" w:rsidRPr="00020619" w:rsidRDefault="000E7B49" w:rsidP="00EF7032">
            <w:pPr>
              <w:pStyle w:val="TAL"/>
            </w:pPr>
            <w:r w:rsidRPr="00020619">
              <w:t>Synchronous cells</w:t>
            </w:r>
          </w:p>
        </w:tc>
      </w:tr>
      <w:tr w:rsidR="000E7B49" w:rsidRPr="00020619" w14:paraId="34BF8AB5"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B7340FE" w14:textId="77777777" w:rsidR="000E7B49" w:rsidRPr="00020619" w:rsidRDefault="000E7B49" w:rsidP="00EF7032">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14:paraId="0F915C8B"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697F52B"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EA56710"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4A6F8EA1" w14:textId="77777777" w:rsidR="000E7B49" w:rsidRPr="00020619" w:rsidRDefault="000E7B49" w:rsidP="00EF7032">
            <w:pPr>
              <w:pStyle w:val="TAL"/>
              <w:rPr>
                <w:rFonts w:cs="Arial"/>
              </w:rPr>
            </w:pPr>
          </w:p>
        </w:tc>
      </w:tr>
      <w:tr w:rsidR="000E7B49" w:rsidRPr="00020619" w14:paraId="545C14DD"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333921E3" w14:textId="77777777" w:rsidR="000E7B49" w:rsidRPr="00020619" w:rsidRDefault="000E7B49" w:rsidP="00EF7032">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14:paraId="31D5DD07"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48D2E08"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72BD699"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17D4A8CA" w14:textId="77777777" w:rsidR="000E7B49" w:rsidRPr="00020619" w:rsidRDefault="000E7B49" w:rsidP="00EF7032">
            <w:pPr>
              <w:pStyle w:val="TAL"/>
              <w:rPr>
                <w:rFonts w:cs="Arial"/>
              </w:rPr>
            </w:pPr>
          </w:p>
        </w:tc>
      </w:tr>
      <w:tr w:rsidR="000E7B49" w:rsidRPr="00020619" w14:paraId="38B8B0DD"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6B994710" w14:textId="22405C2E" w:rsidR="000E7B49" w:rsidRPr="00020619" w:rsidRDefault="000E7B49" w:rsidP="00EF7032">
            <w:pPr>
              <w:pStyle w:val="TAL"/>
            </w:pPr>
            <w:del w:id="6" w:author="Nokia" w:date="2023-07-28T11:25:00Z">
              <w:r w:rsidDel="00D9481E">
                <w:delText>T2</w:delText>
              </w:r>
            </w:del>
            <w:ins w:id="7" w:author="Nokia" w:date="2023-07-28T11:25:00Z">
              <w:r w:rsidR="00D9481E">
                <w:t>T3</w:t>
              </w:r>
            </w:ins>
          </w:p>
        </w:tc>
        <w:tc>
          <w:tcPr>
            <w:tcW w:w="709" w:type="dxa"/>
            <w:tcBorders>
              <w:top w:val="single" w:sz="4" w:space="0" w:color="auto"/>
              <w:left w:val="single" w:sz="4" w:space="0" w:color="auto"/>
              <w:bottom w:val="single" w:sz="4" w:space="0" w:color="auto"/>
              <w:right w:val="single" w:sz="4" w:space="0" w:color="auto"/>
            </w:tcBorders>
          </w:tcPr>
          <w:p w14:paraId="7248166A" w14:textId="77777777" w:rsidR="000E7B49" w:rsidRPr="00020619" w:rsidRDefault="000E7B49" w:rsidP="00EF7032">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290C609"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70A25E8" w14:textId="77777777" w:rsidR="000E7B49" w:rsidRPr="00020619" w:rsidRDefault="000E7B49" w:rsidP="00EF7032">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14:paraId="7B5CF890" w14:textId="77777777" w:rsidR="000E7B49" w:rsidRPr="00020619" w:rsidRDefault="000E7B49" w:rsidP="00EF7032">
            <w:pPr>
              <w:pStyle w:val="TAL"/>
              <w:rPr>
                <w:rFonts w:cs="Arial"/>
              </w:rPr>
            </w:pPr>
          </w:p>
        </w:tc>
      </w:tr>
    </w:tbl>
    <w:p w14:paraId="2065CE34" w14:textId="77777777" w:rsidR="000E7B49" w:rsidRPr="00020619" w:rsidRDefault="000E7B49" w:rsidP="000E7B49"/>
    <w:p w14:paraId="7CA4520A" w14:textId="0ABBAF2B" w:rsidR="000E7B49" w:rsidRPr="00020619" w:rsidRDefault="000E7B49" w:rsidP="000E7B49">
      <w:pPr>
        <w:pStyle w:val="TH"/>
      </w:pPr>
      <w:r w:rsidRPr="00020619">
        <w:lastRenderedPageBreak/>
        <w:t>Table</w:t>
      </w:r>
      <w:r w:rsidRPr="003A4F15">
        <w:t xml:space="preserve"> A.16.6.7.1.2</w:t>
      </w:r>
      <w:r w:rsidRPr="00020619">
        <w:t xml:space="preserve">-3: NR Cell specific test parameters for SA intra-frequency CGI identification of NR </w:t>
      </w:r>
      <w:proofErr w:type="spellStart"/>
      <w:r w:rsidRPr="00020619">
        <w:t>neighbor</w:t>
      </w:r>
      <w:proofErr w:type="spellEnd"/>
      <w:r w:rsidRPr="00020619">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7B49" w:rsidRPr="00020619" w14:paraId="14EC0BCA" w14:textId="77777777" w:rsidTr="1F23BAF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6EC4FD4" w14:textId="77777777" w:rsidR="000E7B49" w:rsidRPr="00020619" w:rsidRDefault="000E7B49" w:rsidP="00EF7032">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72BF5E24" w14:textId="77777777" w:rsidR="000E7B49" w:rsidRPr="00020619" w:rsidRDefault="000E7B49" w:rsidP="00EF7032">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14:paraId="328B7B06" w14:textId="77777777" w:rsidR="000E7B49" w:rsidRPr="00020619" w:rsidRDefault="000E7B49" w:rsidP="00EF7032">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2BFB570B" w14:textId="77777777" w:rsidR="000E7B49" w:rsidRPr="00020619" w:rsidRDefault="000E7B49" w:rsidP="00EF7032">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14:paraId="64470DDF" w14:textId="77777777" w:rsidR="000E7B49" w:rsidRPr="00020619" w:rsidRDefault="000E7B49" w:rsidP="00EF7032">
            <w:pPr>
              <w:pStyle w:val="TAH"/>
              <w:rPr>
                <w:lang w:eastAsia="zh-CN"/>
              </w:rPr>
            </w:pPr>
            <w:r w:rsidRPr="00020619">
              <w:rPr>
                <w:lang w:eastAsia="zh-CN"/>
              </w:rPr>
              <w:t>Cell 2</w:t>
            </w:r>
          </w:p>
        </w:tc>
      </w:tr>
      <w:tr w:rsidR="000E7B49" w:rsidRPr="00020619" w14:paraId="123AA134" w14:textId="77777777" w:rsidTr="1F23BAF6">
        <w:trPr>
          <w:cantSplit/>
          <w:trHeight w:val="234"/>
          <w:jc w:val="center"/>
        </w:trPr>
        <w:tc>
          <w:tcPr>
            <w:tcW w:w="1668" w:type="dxa"/>
            <w:vMerge/>
            <w:vAlign w:val="center"/>
          </w:tcPr>
          <w:p w14:paraId="3E8D0DD0" w14:textId="77777777" w:rsidR="000E7B49" w:rsidRPr="00020619" w:rsidRDefault="000E7B49" w:rsidP="00EF7032">
            <w:pPr>
              <w:pStyle w:val="TAH"/>
              <w:rPr>
                <w:rFonts w:cs="Arial"/>
              </w:rPr>
            </w:pPr>
          </w:p>
        </w:tc>
        <w:tc>
          <w:tcPr>
            <w:tcW w:w="1701" w:type="dxa"/>
            <w:vMerge/>
            <w:vAlign w:val="center"/>
          </w:tcPr>
          <w:p w14:paraId="4457BEB4" w14:textId="77777777" w:rsidR="000E7B49" w:rsidRPr="00020619" w:rsidRDefault="000E7B49" w:rsidP="00EF7032">
            <w:pPr>
              <w:pStyle w:val="TAH"/>
            </w:pPr>
          </w:p>
        </w:tc>
        <w:tc>
          <w:tcPr>
            <w:tcW w:w="1701" w:type="dxa"/>
            <w:vMerge/>
            <w:vAlign w:val="center"/>
          </w:tcPr>
          <w:p w14:paraId="753BC692" w14:textId="77777777" w:rsidR="000E7B49" w:rsidRPr="00020619" w:rsidRDefault="000E7B49" w:rsidP="00EF70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13DBE50" w14:textId="77777777" w:rsidR="000E7B49" w:rsidRPr="00020619" w:rsidRDefault="000E7B49" w:rsidP="00EF7032">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8BAAC80" w14:textId="77777777" w:rsidR="000E7B49" w:rsidRPr="00020619" w:rsidRDefault="000E7B49" w:rsidP="00EF7032">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C786F22" w14:textId="77777777" w:rsidR="000E7B49" w:rsidRPr="00020619" w:rsidRDefault="000E7B49" w:rsidP="00EF7032">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34C53E1" w14:textId="77777777" w:rsidR="000E7B49" w:rsidRPr="00020619" w:rsidRDefault="000E7B49" w:rsidP="00EF7032">
            <w:pPr>
              <w:pStyle w:val="TAH"/>
              <w:rPr>
                <w:lang w:eastAsia="zh-CN"/>
              </w:rPr>
            </w:pPr>
            <w:r w:rsidRPr="00020619">
              <w:rPr>
                <w:lang w:eastAsia="zh-CN"/>
              </w:rPr>
              <w:t>T2</w:t>
            </w:r>
          </w:p>
        </w:tc>
      </w:tr>
      <w:tr w:rsidR="000E7B49" w:rsidRPr="00020619" w14:paraId="006D6EB7" w14:textId="77777777" w:rsidTr="1F23BAF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E46FFC9" w14:textId="77777777" w:rsidR="000E7B49" w:rsidRPr="00020619" w:rsidRDefault="000E7B49" w:rsidP="00EF7032">
            <w:pPr>
              <w:pStyle w:val="TAL"/>
              <w:rPr>
                <w:lang w:val="it-IT" w:eastAsia="zh-CN"/>
              </w:rPr>
            </w:pPr>
            <w:r w:rsidRPr="00020619">
              <w:rPr>
                <w:lang w:val="it-IT" w:eastAsia="zh-CN"/>
              </w:rPr>
              <w:t xml:space="preserve">TDD </w:t>
            </w:r>
            <w:proofErr w:type="spellStart"/>
            <w:r w:rsidRPr="00020619">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34CFAF31"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E80B74E"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4B04F045" w14:textId="77777777" w:rsidR="000E7B49" w:rsidRPr="00020619" w:rsidRDefault="000E7B49" w:rsidP="00EF7032">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782651B" w14:textId="77777777" w:rsidR="000E7B49" w:rsidRPr="00020619" w:rsidRDefault="000E7B49" w:rsidP="00EF7032">
            <w:pPr>
              <w:pStyle w:val="TAC"/>
              <w:rPr>
                <w:rFonts w:cs="v4.2.0"/>
                <w:lang w:eastAsia="zh-CN"/>
              </w:rPr>
            </w:pPr>
            <w:r w:rsidRPr="00020619">
              <w:rPr>
                <w:lang w:val="en-US" w:eastAsia="ja-JP"/>
              </w:rPr>
              <w:t>N/A</w:t>
            </w:r>
          </w:p>
        </w:tc>
      </w:tr>
      <w:tr w:rsidR="000E7B49" w:rsidRPr="00020619" w14:paraId="06C8A6DD" w14:textId="77777777" w:rsidTr="1F23BAF6">
        <w:trPr>
          <w:cantSplit/>
          <w:jc w:val="center"/>
        </w:trPr>
        <w:tc>
          <w:tcPr>
            <w:tcW w:w="1668" w:type="dxa"/>
            <w:vMerge/>
            <w:vAlign w:val="center"/>
          </w:tcPr>
          <w:p w14:paraId="013D14E9" w14:textId="77777777" w:rsidR="000E7B49" w:rsidRPr="00020619" w:rsidRDefault="000E7B49" w:rsidP="00EF7032">
            <w:pPr>
              <w:pStyle w:val="TAL"/>
              <w:rPr>
                <w:lang w:val="it-IT" w:eastAsia="zh-CN"/>
              </w:rPr>
            </w:pPr>
          </w:p>
        </w:tc>
        <w:tc>
          <w:tcPr>
            <w:tcW w:w="1701" w:type="dxa"/>
            <w:vMerge/>
            <w:vAlign w:val="center"/>
          </w:tcPr>
          <w:p w14:paraId="1F57EB7D"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AF1EC45"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E01D3B0" w14:textId="77777777" w:rsidR="000E7B49" w:rsidRPr="00020619" w:rsidRDefault="000E7B49" w:rsidP="00EF7032">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7230D79" w14:textId="77777777" w:rsidR="000E7B49" w:rsidRPr="00020619" w:rsidRDefault="000E7B49" w:rsidP="00EF7032">
            <w:pPr>
              <w:pStyle w:val="TAC"/>
              <w:rPr>
                <w:rFonts w:cs="v4.2.0"/>
                <w:lang w:eastAsia="zh-CN"/>
              </w:rPr>
            </w:pPr>
            <w:r w:rsidRPr="00020619">
              <w:rPr>
                <w:lang w:val="en-US" w:eastAsia="ja-JP"/>
              </w:rPr>
              <w:t>TDDConf.1.1</w:t>
            </w:r>
          </w:p>
        </w:tc>
      </w:tr>
      <w:tr w:rsidR="000E7B49" w:rsidRPr="00020619" w14:paraId="793DB34E" w14:textId="77777777" w:rsidTr="1F23BAF6">
        <w:trPr>
          <w:cantSplit/>
          <w:jc w:val="center"/>
        </w:trPr>
        <w:tc>
          <w:tcPr>
            <w:tcW w:w="1668" w:type="dxa"/>
            <w:vMerge/>
            <w:vAlign w:val="center"/>
          </w:tcPr>
          <w:p w14:paraId="5AB61FD6" w14:textId="77777777" w:rsidR="000E7B49" w:rsidRPr="00020619" w:rsidRDefault="000E7B49" w:rsidP="00EF7032">
            <w:pPr>
              <w:pStyle w:val="TAL"/>
              <w:rPr>
                <w:lang w:val="it-IT" w:eastAsia="zh-CN"/>
              </w:rPr>
            </w:pPr>
          </w:p>
        </w:tc>
        <w:tc>
          <w:tcPr>
            <w:tcW w:w="1701" w:type="dxa"/>
            <w:vMerge/>
            <w:vAlign w:val="center"/>
          </w:tcPr>
          <w:p w14:paraId="17F02D63"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409DDDE"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991829D" w14:textId="77777777" w:rsidR="000E7B49" w:rsidRPr="00020619" w:rsidRDefault="000E7B49" w:rsidP="00EF7032">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E4C8958" w14:textId="77777777" w:rsidR="000E7B49" w:rsidRPr="00020619" w:rsidRDefault="000E7B49" w:rsidP="00EF7032">
            <w:pPr>
              <w:pStyle w:val="TAC"/>
              <w:rPr>
                <w:rFonts w:cs="v4.2.0"/>
                <w:lang w:eastAsia="zh-CN"/>
              </w:rPr>
            </w:pPr>
            <w:r w:rsidRPr="00020619">
              <w:rPr>
                <w:lang w:val="en-US" w:eastAsia="ja-JP"/>
              </w:rPr>
              <w:t>TDDConf.2.1</w:t>
            </w:r>
          </w:p>
        </w:tc>
      </w:tr>
      <w:tr w:rsidR="000E7B49" w:rsidRPr="00020619" w14:paraId="3453A904"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F14BC55" w14:textId="77777777" w:rsidR="000E7B49" w:rsidRPr="00020619" w:rsidRDefault="000E7B49" w:rsidP="00EF7032">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989F29A"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6C2CE319"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1111182B" w14:textId="77777777" w:rsidR="000E7B49" w:rsidRPr="00020619" w:rsidRDefault="000E7B49" w:rsidP="00EF7032">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57D8D441" w14:textId="77777777" w:rsidR="000E7B49" w:rsidRPr="00020619" w:rsidRDefault="000E7B49" w:rsidP="00EF7032">
            <w:pPr>
              <w:pStyle w:val="TAC"/>
              <w:rPr>
                <w:rFonts w:cs="v4.2.0"/>
                <w:lang w:eastAsia="zh-CN"/>
              </w:rPr>
            </w:pPr>
            <w:r w:rsidRPr="00020619">
              <w:rPr>
                <w:rFonts w:cs="v4.2.0"/>
                <w:lang w:eastAsia="zh-CN"/>
              </w:rPr>
              <w:t>N/A</w:t>
            </w:r>
          </w:p>
        </w:tc>
      </w:tr>
      <w:tr w:rsidR="000E7B49" w:rsidRPr="00020619" w14:paraId="6F3B5287" w14:textId="77777777" w:rsidTr="1F23BAF6">
        <w:trPr>
          <w:cantSplit/>
          <w:trHeight w:val="229"/>
          <w:jc w:val="center"/>
        </w:trPr>
        <w:tc>
          <w:tcPr>
            <w:tcW w:w="1668" w:type="dxa"/>
            <w:vMerge/>
            <w:vAlign w:val="center"/>
          </w:tcPr>
          <w:p w14:paraId="0887CB68" w14:textId="77777777" w:rsidR="000E7B49" w:rsidRPr="00020619" w:rsidRDefault="000E7B49" w:rsidP="00EF7032">
            <w:pPr>
              <w:pStyle w:val="TAL"/>
              <w:rPr>
                <w:lang w:val="it-IT" w:eastAsia="zh-CN"/>
              </w:rPr>
            </w:pPr>
          </w:p>
        </w:tc>
        <w:tc>
          <w:tcPr>
            <w:tcW w:w="1701" w:type="dxa"/>
            <w:vMerge/>
            <w:vAlign w:val="center"/>
          </w:tcPr>
          <w:p w14:paraId="5C931D29"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2D29992"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45A2A31" w14:textId="77777777" w:rsidR="000E7B49" w:rsidRPr="00020619" w:rsidRDefault="000E7B49" w:rsidP="00EF7032">
            <w:pPr>
              <w:pStyle w:val="TAC"/>
              <w:rPr>
                <w:rFonts w:cs="v4.2.0"/>
                <w:lang w:eastAsia="zh-CN"/>
              </w:rPr>
            </w:pPr>
            <w:r w:rsidRPr="00020619">
              <w:rPr>
                <w:rFonts w:cs="v4.2.0"/>
                <w:lang w:eastAsia="zh-CN"/>
              </w:rPr>
              <w:t>SR.1.1 TDD</w:t>
            </w:r>
          </w:p>
        </w:tc>
        <w:tc>
          <w:tcPr>
            <w:tcW w:w="1842" w:type="dxa"/>
            <w:gridSpan w:val="2"/>
            <w:vMerge/>
            <w:vAlign w:val="center"/>
          </w:tcPr>
          <w:p w14:paraId="02115D77" w14:textId="77777777" w:rsidR="000E7B49" w:rsidRPr="00020619" w:rsidRDefault="000E7B49" w:rsidP="00EF7032">
            <w:pPr>
              <w:pStyle w:val="TAC"/>
              <w:rPr>
                <w:rFonts w:cs="v4.2.0"/>
                <w:lang w:eastAsia="zh-CN"/>
              </w:rPr>
            </w:pPr>
          </w:p>
        </w:tc>
      </w:tr>
      <w:tr w:rsidR="000E7B49" w:rsidRPr="00020619" w14:paraId="26D09AE7" w14:textId="77777777" w:rsidTr="1F23BAF6">
        <w:trPr>
          <w:cantSplit/>
          <w:trHeight w:val="229"/>
          <w:jc w:val="center"/>
        </w:trPr>
        <w:tc>
          <w:tcPr>
            <w:tcW w:w="1668" w:type="dxa"/>
            <w:vMerge/>
            <w:vAlign w:val="center"/>
          </w:tcPr>
          <w:p w14:paraId="51D9FD01" w14:textId="77777777" w:rsidR="000E7B49" w:rsidRPr="00020619" w:rsidRDefault="000E7B49" w:rsidP="00EF7032">
            <w:pPr>
              <w:pStyle w:val="TAL"/>
              <w:rPr>
                <w:lang w:val="it-IT" w:eastAsia="zh-CN"/>
              </w:rPr>
            </w:pPr>
          </w:p>
        </w:tc>
        <w:tc>
          <w:tcPr>
            <w:tcW w:w="1701" w:type="dxa"/>
            <w:vMerge/>
            <w:vAlign w:val="center"/>
          </w:tcPr>
          <w:p w14:paraId="32CBF8CA"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561426A9"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1C13F5" w14:textId="77777777" w:rsidR="000E7B49" w:rsidRPr="00020619" w:rsidRDefault="000E7B49" w:rsidP="00EF7032">
            <w:pPr>
              <w:pStyle w:val="TAC"/>
              <w:rPr>
                <w:rFonts w:cs="v4.2.0"/>
                <w:lang w:eastAsia="zh-CN"/>
              </w:rPr>
            </w:pPr>
            <w:r w:rsidRPr="00020619">
              <w:rPr>
                <w:rFonts w:cs="v4.2.0"/>
                <w:lang w:eastAsia="zh-CN"/>
              </w:rPr>
              <w:t>SR.2.1 TDD</w:t>
            </w:r>
          </w:p>
        </w:tc>
        <w:tc>
          <w:tcPr>
            <w:tcW w:w="1842" w:type="dxa"/>
            <w:gridSpan w:val="2"/>
            <w:vMerge/>
            <w:vAlign w:val="center"/>
          </w:tcPr>
          <w:p w14:paraId="763693CA" w14:textId="77777777" w:rsidR="000E7B49" w:rsidRPr="00020619" w:rsidRDefault="000E7B49" w:rsidP="00EF7032">
            <w:pPr>
              <w:pStyle w:val="TAC"/>
              <w:rPr>
                <w:rFonts w:cs="v4.2.0"/>
                <w:lang w:eastAsia="zh-CN"/>
              </w:rPr>
            </w:pPr>
          </w:p>
        </w:tc>
      </w:tr>
      <w:tr w:rsidR="000E7B49" w:rsidRPr="00020619" w14:paraId="05A0E15A"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BD366C3" w14:textId="77777777" w:rsidR="000E7B49" w:rsidRPr="00020619" w:rsidRDefault="000E7B49" w:rsidP="00EF7032">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81A0E52"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AA44491"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1AE75448" w14:textId="77777777" w:rsidR="000E7B49" w:rsidRPr="00020619" w:rsidRDefault="000E7B49" w:rsidP="00EF7032">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37990D52" w14:textId="77777777" w:rsidR="000E7B49" w:rsidRPr="00020619" w:rsidRDefault="000E7B49" w:rsidP="00EF7032">
            <w:pPr>
              <w:pStyle w:val="TAC"/>
              <w:rPr>
                <w:rFonts w:cs="v4.2.0"/>
                <w:lang w:eastAsia="zh-CN"/>
              </w:rPr>
            </w:pPr>
            <w:r w:rsidRPr="00020619">
              <w:rPr>
                <w:rFonts w:cs="v4.2.0"/>
                <w:lang w:eastAsia="zh-CN"/>
              </w:rPr>
              <w:t>CR.1.1 FDD</w:t>
            </w:r>
          </w:p>
        </w:tc>
      </w:tr>
      <w:tr w:rsidR="000E7B49" w:rsidRPr="00020619" w14:paraId="218BADB4" w14:textId="77777777" w:rsidTr="1F23BAF6">
        <w:trPr>
          <w:cantSplit/>
          <w:trHeight w:val="229"/>
          <w:jc w:val="center"/>
        </w:trPr>
        <w:tc>
          <w:tcPr>
            <w:tcW w:w="1668" w:type="dxa"/>
            <w:vMerge/>
            <w:vAlign w:val="center"/>
          </w:tcPr>
          <w:p w14:paraId="07F1F604" w14:textId="77777777" w:rsidR="000E7B49" w:rsidRPr="00020619" w:rsidRDefault="000E7B49" w:rsidP="00EF7032">
            <w:pPr>
              <w:pStyle w:val="TAL"/>
              <w:rPr>
                <w:lang w:val="it-IT" w:eastAsia="zh-CN"/>
              </w:rPr>
            </w:pPr>
          </w:p>
        </w:tc>
        <w:tc>
          <w:tcPr>
            <w:tcW w:w="1701" w:type="dxa"/>
            <w:vMerge/>
            <w:vAlign w:val="center"/>
          </w:tcPr>
          <w:p w14:paraId="6877B36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32A0F85"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FA23564" w14:textId="77777777" w:rsidR="000E7B49" w:rsidRPr="00020619" w:rsidRDefault="000E7B49" w:rsidP="00EF7032">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5CE6E929" w14:textId="77777777" w:rsidR="000E7B49" w:rsidRPr="00020619" w:rsidRDefault="000E7B49" w:rsidP="00EF7032">
            <w:pPr>
              <w:pStyle w:val="TAC"/>
              <w:rPr>
                <w:rFonts w:cs="v4.2.0"/>
                <w:lang w:eastAsia="zh-CN"/>
              </w:rPr>
            </w:pPr>
            <w:r w:rsidRPr="00020619">
              <w:rPr>
                <w:rFonts w:cs="v4.2.0"/>
                <w:lang w:eastAsia="zh-CN"/>
              </w:rPr>
              <w:t>CR.1.1 TDD</w:t>
            </w:r>
          </w:p>
        </w:tc>
      </w:tr>
      <w:tr w:rsidR="000E7B49" w:rsidRPr="00020619" w14:paraId="39F29A26" w14:textId="77777777" w:rsidTr="1F23BAF6">
        <w:trPr>
          <w:cantSplit/>
          <w:trHeight w:val="229"/>
          <w:jc w:val="center"/>
        </w:trPr>
        <w:tc>
          <w:tcPr>
            <w:tcW w:w="1668" w:type="dxa"/>
            <w:vMerge/>
            <w:vAlign w:val="center"/>
          </w:tcPr>
          <w:p w14:paraId="069383C6" w14:textId="77777777" w:rsidR="000E7B49" w:rsidRPr="00020619" w:rsidRDefault="000E7B49" w:rsidP="00EF7032">
            <w:pPr>
              <w:pStyle w:val="TAL"/>
              <w:rPr>
                <w:lang w:val="it-IT" w:eastAsia="zh-CN"/>
              </w:rPr>
            </w:pPr>
          </w:p>
        </w:tc>
        <w:tc>
          <w:tcPr>
            <w:tcW w:w="1701" w:type="dxa"/>
            <w:vMerge/>
            <w:vAlign w:val="center"/>
          </w:tcPr>
          <w:p w14:paraId="6432EAF1"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06BF93E"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458343" w14:textId="77777777" w:rsidR="000E7B49" w:rsidRPr="00020619" w:rsidRDefault="000E7B49" w:rsidP="00EF7032">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1AC95C9C" w14:textId="77777777" w:rsidR="000E7B49" w:rsidRPr="00020619" w:rsidRDefault="000E7B49" w:rsidP="00EF7032">
            <w:pPr>
              <w:pStyle w:val="TAC"/>
              <w:rPr>
                <w:rFonts w:cs="v4.2.0"/>
                <w:lang w:eastAsia="zh-CN"/>
              </w:rPr>
            </w:pPr>
            <w:r w:rsidRPr="00020619">
              <w:rPr>
                <w:rFonts w:cs="v4.2.0"/>
                <w:lang w:eastAsia="zh-CN"/>
              </w:rPr>
              <w:t>CR.2.1 TDD</w:t>
            </w:r>
          </w:p>
        </w:tc>
      </w:tr>
      <w:tr w:rsidR="000E7B49" w:rsidRPr="00020619" w14:paraId="0D7EE18E"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B10769A" w14:textId="77777777" w:rsidR="000E7B49" w:rsidRPr="00020619" w:rsidRDefault="000E7B49" w:rsidP="00EF7032">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1A2C0C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BCA22B4"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4A224C4" w14:textId="77777777" w:rsidR="000E7B49" w:rsidRPr="00020619" w:rsidRDefault="000E7B49" w:rsidP="00EF7032">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7B6930B7" w14:textId="77777777" w:rsidR="000E7B49" w:rsidRPr="00020619" w:rsidRDefault="000E7B49" w:rsidP="00EF7032">
            <w:pPr>
              <w:pStyle w:val="TAC"/>
              <w:rPr>
                <w:rFonts w:cs="v4.2.0"/>
                <w:lang w:eastAsia="zh-CN"/>
              </w:rPr>
            </w:pPr>
            <w:r w:rsidRPr="00020619">
              <w:rPr>
                <w:rFonts w:cs="v4.2.0"/>
                <w:lang w:eastAsia="zh-CN"/>
              </w:rPr>
              <w:t>CCR.1.1 FDD</w:t>
            </w:r>
          </w:p>
        </w:tc>
      </w:tr>
      <w:tr w:rsidR="000E7B49" w:rsidRPr="00020619" w14:paraId="6BB48F5F" w14:textId="77777777" w:rsidTr="1F23BAF6">
        <w:trPr>
          <w:cantSplit/>
          <w:trHeight w:val="229"/>
          <w:jc w:val="center"/>
        </w:trPr>
        <w:tc>
          <w:tcPr>
            <w:tcW w:w="1668" w:type="dxa"/>
            <w:vMerge/>
            <w:vAlign w:val="center"/>
          </w:tcPr>
          <w:p w14:paraId="579FCED7" w14:textId="77777777" w:rsidR="000E7B49" w:rsidRPr="00020619" w:rsidRDefault="000E7B49" w:rsidP="00EF7032">
            <w:pPr>
              <w:pStyle w:val="TAL"/>
              <w:rPr>
                <w:lang w:eastAsia="zh-CN"/>
              </w:rPr>
            </w:pPr>
          </w:p>
        </w:tc>
        <w:tc>
          <w:tcPr>
            <w:tcW w:w="1701" w:type="dxa"/>
            <w:vMerge/>
            <w:vAlign w:val="center"/>
          </w:tcPr>
          <w:p w14:paraId="28CEE82C"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4ADA033"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3E7918E" w14:textId="77777777" w:rsidR="000E7B49" w:rsidRPr="00020619" w:rsidRDefault="000E7B49" w:rsidP="00EF7032">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55C7C3EF" w14:textId="77777777" w:rsidR="000E7B49" w:rsidRPr="00020619" w:rsidRDefault="000E7B49" w:rsidP="00EF7032">
            <w:pPr>
              <w:pStyle w:val="TAC"/>
              <w:rPr>
                <w:rFonts w:cs="v4.2.0"/>
                <w:lang w:eastAsia="zh-CN"/>
              </w:rPr>
            </w:pPr>
            <w:r w:rsidRPr="00020619">
              <w:rPr>
                <w:rFonts w:cs="v4.2.0"/>
                <w:lang w:eastAsia="zh-CN"/>
              </w:rPr>
              <w:t>CCR.1.1 TDD</w:t>
            </w:r>
          </w:p>
        </w:tc>
      </w:tr>
      <w:tr w:rsidR="000E7B49" w:rsidRPr="00020619" w14:paraId="3196057C" w14:textId="77777777" w:rsidTr="1F23BAF6">
        <w:trPr>
          <w:cantSplit/>
          <w:trHeight w:val="229"/>
          <w:jc w:val="center"/>
        </w:trPr>
        <w:tc>
          <w:tcPr>
            <w:tcW w:w="1668" w:type="dxa"/>
            <w:vMerge/>
            <w:vAlign w:val="center"/>
          </w:tcPr>
          <w:p w14:paraId="08ED30C4" w14:textId="77777777" w:rsidR="000E7B49" w:rsidRPr="00020619" w:rsidRDefault="000E7B49" w:rsidP="00EF7032">
            <w:pPr>
              <w:pStyle w:val="TAL"/>
              <w:rPr>
                <w:lang w:eastAsia="zh-CN"/>
              </w:rPr>
            </w:pPr>
          </w:p>
        </w:tc>
        <w:tc>
          <w:tcPr>
            <w:tcW w:w="1701" w:type="dxa"/>
            <w:vMerge/>
            <w:vAlign w:val="center"/>
          </w:tcPr>
          <w:p w14:paraId="0E748F6C"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8AEC8E6"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45DEEE7" w14:textId="77777777" w:rsidR="000E7B49" w:rsidRPr="00020619" w:rsidRDefault="000E7B49" w:rsidP="00EF7032">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32A2FB78" w14:textId="77777777" w:rsidR="000E7B49" w:rsidRPr="00020619" w:rsidRDefault="000E7B49" w:rsidP="00EF7032">
            <w:pPr>
              <w:pStyle w:val="TAC"/>
              <w:rPr>
                <w:rFonts w:cs="v4.2.0"/>
                <w:lang w:eastAsia="zh-CN"/>
              </w:rPr>
            </w:pPr>
            <w:r w:rsidRPr="00020619">
              <w:rPr>
                <w:rFonts w:cs="v4.2.0"/>
                <w:lang w:eastAsia="zh-CN"/>
              </w:rPr>
              <w:t>CCR.2.1 TDD</w:t>
            </w:r>
          </w:p>
        </w:tc>
      </w:tr>
      <w:tr w:rsidR="000E7B49" w:rsidRPr="00020619" w14:paraId="63E12940"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635D262F" w14:textId="77777777" w:rsidR="000E7B49" w:rsidRPr="00020619" w:rsidRDefault="000E7B49" w:rsidP="00EF7032">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78EC580"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0B3B6C9C" w14:textId="77777777" w:rsidR="000E7B49" w:rsidRPr="00020619" w:rsidRDefault="000E7B49" w:rsidP="00EF7032">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01C25D7D" w14:textId="77777777" w:rsidR="000E7B49" w:rsidRPr="00020619" w:rsidRDefault="000E7B49" w:rsidP="00EF7032">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14:paraId="18893C76" w14:textId="77777777" w:rsidR="000E7B49" w:rsidRPr="00020619" w:rsidRDefault="000E7B49" w:rsidP="00EF7032">
            <w:pPr>
              <w:pStyle w:val="TAC"/>
            </w:pPr>
            <w:r w:rsidRPr="00020619">
              <w:t>OP.1</w:t>
            </w:r>
          </w:p>
        </w:tc>
      </w:tr>
      <w:tr w:rsidR="000E7B49" w:rsidRPr="00020619" w14:paraId="374F409D" w14:textId="77777777" w:rsidTr="1F23BAF6">
        <w:trPr>
          <w:cantSplit/>
          <w:jc w:val="center"/>
        </w:trPr>
        <w:tc>
          <w:tcPr>
            <w:tcW w:w="1668" w:type="dxa"/>
            <w:vMerge w:val="restart"/>
            <w:tcBorders>
              <w:top w:val="single" w:sz="4" w:space="0" w:color="auto"/>
              <w:left w:val="single" w:sz="4" w:space="0" w:color="auto"/>
              <w:right w:val="single" w:sz="4" w:space="0" w:color="auto"/>
            </w:tcBorders>
          </w:tcPr>
          <w:p w14:paraId="4FF85770" w14:textId="77777777" w:rsidR="000E7B49" w:rsidRPr="00020619" w:rsidRDefault="000E7B49" w:rsidP="00EF7032">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14:paraId="053F3FB4"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67B91F6" w14:textId="77777777" w:rsidR="000E7B49" w:rsidRPr="00020619" w:rsidRDefault="000E7B49" w:rsidP="00EF7032">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D9B85B3" w14:textId="77777777" w:rsidR="000E7B49" w:rsidRPr="00020619" w:rsidRDefault="000E7B49" w:rsidP="00EF7032">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264FD1E" w14:textId="77777777" w:rsidR="000E7B49" w:rsidRPr="00020619" w:rsidRDefault="000E7B49" w:rsidP="00EF7032">
            <w:pPr>
              <w:pStyle w:val="TAC"/>
            </w:pPr>
            <w:r w:rsidRPr="00020619">
              <w:rPr>
                <w:rFonts w:cs="v4.2.0"/>
                <w:lang w:eastAsia="zh-CN"/>
              </w:rPr>
              <w:t>N/A</w:t>
            </w:r>
          </w:p>
        </w:tc>
      </w:tr>
      <w:tr w:rsidR="000E7B49" w:rsidRPr="00020619" w14:paraId="0B8C61CB" w14:textId="77777777" w:rsidTr="1F23BAF6">
        <w:trPr>
          <w:cantSplit/>
          <w:jc w:val="center"/>
        </w:trPr>
        <w:tc>
          <w:tcPr>
            <w:tcW w:w="1668" w:type="dxa"/>
            <w:vMerge/>
          </w:tcPr>
          <w:p w14:paraId="766EA345" w14:textId="77777777" w:rsidR="000E7B49" w:rsidRPr="00020619" w:rsidRDefault="000E7B49" w:rsidP="00EF7032">
            <w:pPr>
              <w:pStyle w:val="TAL"/>
              <w:rPr>
                <w:bCs/>
              </w:rPr>
            </w:pPr>
          </w:p>
        </w:tc>
        <w:tc>
          <w:tcPr>
            <w:tcW w:w="1701" w:type="dxa"/>
            <w:vMerge/>
          </w:tcPr>
          <w:p w14:paraId="0D7A7EE9"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2F637967"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6352635" w14:textId="77777777" w:rsidR="000E7B49" w:rsidRPr="00020619" w:rsidRDefault="000E7B49" w:rsidP="00EF7032">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007852A" w14:textId="77777777" w:rsidR="000E7B49" w:rsidRPr="00020619" w:rsidRDefault="000E7B49" w:rsidP="00EF7032">
            <w:pPr>
              <w:pStyle w:val="TAC"/>
            </w:pPr>
            <w:r w:rsidRPr="00020619">
              <w:rPr>
                <w:rFonts w:cs="v4.2.0"/>
                <w:lang w:eastAsia="zh-CN"/>
              </w:rPr>
              <w:t>N/A</w:t>
            </w:r>
          </w:p>
        </w:tc>
      </w:tr>
      <w:tr w:rsidR="000E7B49" w:rsidRPr="00020619" w14:paraId="56CAE0B8" w14:textId="77777777" w:rsidTr="1F23BAF6">
        <w:trPr>
          <w:cantSplit/>
          <w:jc w:val="center"/>
        </w:trPr>
        <w:tc>
          <w:tcPr>
            <w:tcW w:w="1668" w:type="dxa"/>
            <w:vMerge/>
          </w:tcPr>
          <w:p w14:paraId="239071CE" w14:textId="77777777" w:rsidR="000E7B49" w:rsidRPr="00020619" w:rsidRDefault="000E7B49" w:rsidP="00EF7032">
            <w:pPr>
              <w:pStyle w:val="TAL"/>
              <w:rPr>
                <w:bCs/>
              </w:rPr>
            </w:pPr>
          </w:p>
        </w:tc>
        <w:tc>
          <w:tcPr>
            <w:tcW w:w="1701" w:type="dxa"/>
            <w:vMerge/>
          </w:tcPr>
          <w:p w14:paraId="776AA32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1012B23"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4E0CB30" w14:textId="77777777" w:rsidR="000E7B49" w:rsidRPr="00020619" w:rsidRDefault="000E7B49" w:rsidP="00EF7032">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EDFB260" w14:textId="77777777" w:rsidR="000E7B49" w:rsidRPr="00020619" w:rsidRDefault="000E7B49" w:rsidP="00EF7032">
            <w:pPr>
              <w:pStyle w:val="TAC"/>
            </w:pPr>
            <w:r w:rsidRPr="00020619">
              <w:rPr>
                <w:rFonts w:cs="v4.2.0"/>
                <w:lang w:eastAsia="zh-CN"/>
              </w:rPr>
              <w:t>N/A</w:t>
            </w:r>
          </w:p>
        </w:tc>
      </w:tr>
      <w:tr w:rsidR="000E7B49" w:rsidRPr="00020619" w14:paraId="3BAF33C3"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401BD680" w14:textId="109166FB" w:rsidR="000E7B49" w:rsidRPr="00020619" w:rsidRDefault="000E7B49" w:rsidP="1F23BAF6">
            <w:pPr>
              <w:pStyle w:val="TAL"/>
              <w:rPr>
                <w:lang w:eastAsia="zh-CN"/>
              </w:rPr>
            </w:pPr>
            <w:del w:id="8" w:author="Nokia" w:date="2023-07-28T11:25:00Z">
              <w:r w:rsidRPr="1F23BAF6" w:rsidDel="00D9481E">
                <w:rPr>
                  <w:lang w:eastAsia="zh-CN"/>
                </w:rPr>
                <w:delText>I</w:delText>
              </w:r>
            </w:del>
            <w:r w:rsidRPr="1F23BAF6">
              <w:rPr>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700B64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15EA4F4"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66EAFD94" w14:textId="77777777" w:rsidR="000E7B49" w:rsidRPr="00020619" w:rsidRDefault="000E7B49" w:rsidP="00EF7032">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0F07E8" w14:textId="77777777" w:rsidR="000E7B49" w:rsidRPr="00020619" w:rsidRDefault="000E7B49" w:rsidP="00EF7032">
            <w:pPr>
              <w:pStyle w:val="TAC"/>
            </w:pPr>
            <w:r w:rsidRPr="00020619">
              <w:rPr>
                <w:rFonts w:cs="v4.2.0"/>
                <w:lang w:eastAsia="zh-CN"/>
              </w:rPr>
              <w:t>DLBWP.0.1 ULBWP.0.1</w:t>
            </w:r>
          </w:p>
        </w:tc>
      </w:tr>
      <w:tr w:rsidR="000E7B49" w:rsidRPr="00020619" w14:paraId="0481A5FE"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4B618992" w14:textId="77777777" w:rsidR="000E7B49" w:rsidRPr="00020619" w:rsidRDefault="000E7B49" w:rsidP="00EF7032">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7E775A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059ABE01"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C77D08E" w14:textId="77777777" w:rsidR="000E7B49" w:rsidRPr="00020619" w:rsidRDefault="000E7B49" w:rsidP="00EF7032">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3B88A729" w14:textId="77777777" w:rsidR="000E7B49" w:rsidRPr="00020619" w:rsidRDefault="000E7B49" w:rsidP="00EF7032">
            <w:pPr>
              <w:pStyle w:val="TAC"/>
            </w:pPr>
            <w:r w:rsidRPr="00020619">
              <w:rPr>
                <w:rFonts w:cs="v4.2.0"/>
                <w:lang w:eastAsia="zh-CN"/>
              </w:rPr>
              <w:t>DLBWP.1.1</w:t>
            </w:r>
          </w:p>
        </w:tc>
      </w:tr>
      <w:tr w:rsidR="000E7B49" w:rsidRPr="00020619" w14:paraId="6E502415"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7CC9A96E" w14:textId="77777777" w:rsidR="000E7B49" w:rsidRPr="00020619" w:rsidRDefault="000E7B49" w:rsidP="00EF7032">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F75EEF3"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A5CC235"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6393549A" w14:textId="77777777" w:rsidR="000E7B49" w:rsidRPr="00020619" w:rsidRDefault="000E7B49" w:rsidP="00EF7032">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621809F" w14:textId="77777777" w:rsidR="000E7B49" w:rsidRPr="00020619" w:rsidRDefault="000E7B49" w:rsidP="00EF7032">
            <w:pPr>
              <w:pStyle w:val="TAC"/>
              <w:rPr>
                <w:rFonts w:cs="v4.2.0"/>
                <w:lang w:eastAsia="zh-CN"/>
              </w:rPr>
            </w:pPr>
            <w:r w:rsidRPr="00020619">
              <w:rPr>
                <w:rFonts w:cs="v4.2.0"/>
                <w:lang w:eastAsia="zh-CN"/>
              </w:rPr>
              <w:t>ULBWP.1.1</w:t>
            </w:r>
          </w:p>
        </w:tc>
      </w:tr>
      <w:tr w:rsidR="000E7B49" w:rsidRPr="00020619" w14:paraId="5398F3D1"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3852F0B" w14:textId="77777777" w:rsidR="000E7B49" w:rsidRPr="00020619" w:rsidRDefault="000E7B49" w:rsidP="00EF7032">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76A84B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C7385BA"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06DE119B" w14:textId="77777777" w:rsidR="000E7B49" w:rsidRPr="00020619" w:rsidRDefault="000E7B49" w:rsidP="00EF7032">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0562368" w14:textId="77777777" w:rsidR="000E7B49" w:rsidRPr="00020619" w:rsidRDefault="000E7B49" w:rsidP="00EF7032">
            <w:pPr>
              <w:pStyle w:val="TAC"/>
              <w:rPr>
                <w:rFonts w:cs="v4.2.0"/>
                <w:lang w:eastAsia="zh-CN"/>
              </w:rPr>
            </w:pPr>
            <w:r w:rsidRPr="00020619">
              <w:rPr>
                <w:rFonts w:cs="v4.2.0"/>
                <w:lang w:eastAsia="zh-CN"/>
              </w:rPr>
              <w:t>SSB</w:t>
            </w:r>
          </w:p>
        </w:tc>
      </w:tr>
      <w:tr w:rsidR="000E7B49" w:rsidRPr="00020619" w14:paraId="1ABE47A4" w14:textId="77777777" w:rsidTr="1F23BAF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DCE8B1E" w14:textId="77777777" w:rsidR="000E7B49" w:rsidRPr="00020619" w:rsidRDefault="000E7B49" w:rsidP="00EF7032">
            <w:pPr>
              <w:pStyle w:val="TAL"/>
              <w:rPr>
                <w:rFonts w:cs="v4.2.0"/>
              </w:rPr>
            </w:pPr>
            <w:r w:rsidRPr="00020619">
              <w:rPr>
                <w:rFonts w:cs="v4.2.0"/>
                <w:noProof/>
                <w:position w:val="-12"/>
                <w:lang w:val="en-US" w:eastAsia="zh-CN"/>
              </w:rPr>
              <w:drawing>
                <wp:inline distT="0" distB="0" distL="0" distR="0" wp14:anchorId="4CE1E25D" wp14:editId="10B5DF35">
                  <wp:extent cx="259080" cy="238125"/>
                  <wp:effectExtent l="0" t="0" r="7620" b="9525"/>
                  <wp:docPr id="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67BBD0D8" w14:textId="77777777" w:rsidR="000E7B49" w:rsidRPr="00020619" w:rsidRDefault="000E7B49" w:rsidP="00EF7032">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2B47CB3B" w14:textId="77777777" w:rsidR="000E7B49" w:rsidRPr="00020619" w:rsidRDefault="000E7B49" w:rsidP="00EF7032">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7C4C6B53"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4B8A34C2" w14:textId="77777777" w:rsidTr="1F23BAF6">
        <w:trPr>
          <w:cantSplit/>
          <w:trHeight w:val="219"/>
          <w:jc w:val="center"/>
        </w:trPr>
        <w:tc>
          <w:tcPr>
            <w:tcW w:w="1668" w:type="dxa"/>
            <w:vMerge/>
            <w:vAlign w:val="center"/>
          </w:tcPr>
          <w:p w14:paraId="10CF150E" w14:textId="77777777" w:rsidR="000E7B49" w:rsidRPr="00020619" w:rsidRDefault="000E7B49" w:rsidP="00EF7032">
            <w:pPr>
              <w:pStyle w:val="TAL"/>
              <w:rPr>
                <w:rFonts w:cs="v4.2.0"/>
              </w:rPr>
            </w:pPr>
          </w:p>
        </w:tc>
        <w:tc>
          <w:tcPr>
            <w:tcW w:w="1701" w:type="dxa"/>
            <w:vMerge/>
            <w:vAlign w:val="center"/>
          </w:tcPr>
          <w:p w14:paraId="73676F95"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2309B7E" w14:textId="77777777" w:rsidR="000E7B49" w:rsidRPr="00020619" w:rsidRDefault="000E7B49" w:rsidP="00EF7032">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DCA0E0E"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5A7928AE" w14:textId="77777777" w:rsidTr="1F23BAF6">
        <w:trPr>
          <w:cantSplit/>
          <w:trHeight w:val="219"/>
          <w:jc w:val="center"/>
        </w:trPr>
        <w:tc>
          <w:tcPr>
            <w:tcW w:w="1668" w:type="dxa"/>
            <w:vMerge/>
            <w:vAlign w:val="center"/>
          </w:tcPr>
          <w:p w14:paraId="1016D21E" w14:textId="77777777" w:rsidR="000E7B49" w:rsidRPr="00020619" w:rsidRDefault="000E7B49" w:rsidP="00EF7032">
            <w:pPr>
              <w:pStyle w:val="TAL"/>
              <w:rPr>
                <w:rFonts w:cs="v4.2.0"/>
              </w:rPr>
            </w:pPr>
          </w:p>
        </w:tc>
        <w:tc>
          <w:tcPr>
            <w:tcW w:w="1701" w:type="dxa"/>
            <w:vMerge/>
            <w:vAlign w:val="center"/>
          </w:tcPr>
          <w:p w14:paraId="568781FE"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92D6D9" w14:textId="77777777" w:rsidR="000E7B49" w:rsidRPr="00020619" w:rsidRDefault="000E7B49" w:rsidP="00EF7032">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491A0C" w14:textId="77777777" w:rsidR="000E7B49" w:rsidRPr="00020619" w:rsidRDefault="000E7B49" w:rsidP="00EF7032">
            <w:pPr>
              <w:pStyle w:val="TAC"/>
              <w:rPr>
                <w:rFonts w:cs="v4.2.0"/>
                <w:lang w:eastAsia="zh-CN"/>
              </w:rPr>
            </w:pPr>
            <w:r w:rsidRPr="00020619">
              <w:rPr>
                <w:rFonts w:cs="v4.2.0"/>
                <w:lang w:eastAsia="zh-CN"/>
              </w:rPr>
              <w:t>-95</w:t>
            </w:r>
          </w:p>
        </w:tc>
      </w:tr>
      <w:tr w:rsidR="000E7B49" w:rsidRPr="00020619" w14:paraId="190EB988" w14:textId="77777777" w:rsidTr="1F23BAF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51A91BF" w14:textId="77777777" w:rsidR="000E7B49" w:rsidRPr="00020619" w:rsidRDefault="000E7B49" w:rsidP="00EF7032">
            <w:pPr>
              <w:pStyle w:val="TAL"/>
            </w:pPr>
            <w:r w:rsidRPr="00020619">
              <w:rPr>
                <w:rFonts w:cs="v4.2.0"/>
                <w:noProof/>
                <w:position w:val="-12"/>
                <w:lang w:val="en-US" w:eastAsia="zh-CN"/>
              </w:rPr>
              <w:drawing>
                <wp:inline distT="0" distB="0" distL="0" distR="0" wp14:anchorId="2C40AA6E" wp14:editId="47D6FDF3">
                  <wp:extent cx="259080" cy="238125"/>
                  <wp:effectExtent l="0" t="0" r="7620" b="9525"/>
                  <wp:docPr id="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75633DE" w14:textId="77777777" w:rsidR="000E7B49" w:rsidRPr="00020619" w:rsidRDefault="000E7B49" w:rsidP="00EF7032">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1107947" w14:textId="28DA1018" w:rsidR="000E7B49" w:rsidRPr="00020619" w:rsidRDefault="000E7B49" w:rsidP="00EF7032">
            <w:pPr>
              <w:pStyle w:val="TAC"/>
              <w:rPr>
                <w:lang w:eastAsia="zh-CN"/>
              </w:rPr>
            </w:pPr>
            <w:r w:rsidRPr="00020619">
              <w:rPr>
                <w:lang w:eastAsia="zh-CN"/>
              </w:rPr>
              <w:t>1</w:t>
            </w:r>
            <w:ins w:id="9" w:author="Nokia" w:date="2023-07-28T11:32:00Z">
              <w:r w:rsidR="00F8792A">
                <w:rPr>
                  <w:lang w:eastAsia="zh-CN"/>
                </w:rPr>
                <w:t>, 4</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50098A62" w14:textId="77777777" w:rsidR="000E7B49" w:rsidRPr="00020619" w:rsidRDefault="000E7B49" w:rsidP="00EF7032">
            <w:pPr>
              <w:pStyle w:val="TAC"/>
            </w:pPr>
            <w:r w:rsidRPr="00020619">
              <w:t>-98</w:t>
            </w:r>
          </w:p>
        </w:tc>
      </w:tr>
      <w:tr w:rsidR="000E7B49" w:rsidRPr="00020619" w14:paraId="38BECB08" w14:textId="77777777" w:rsidTr="1F23BAF6">
        <w:trPr>
          <w:cantSplit/>
          <w:trHeight w:val="124"/>
          <w:jc w:val="center"/>
        </w:trPr>
        <w:tc>
          <w:tcPr>
            <w:tcW w:w="1668" w:type="dxa"/>
            <w:vMerge/>
            <w:vAlign w:val="center"/>
          </w:tcPr>
          <w:p w14:paraId="64F04768" w14:textId="77777777" w:rsidR="000E7B49" w:rsidRPr="00020619" w:rsidRDefault="000E7B49" w:rsidP="00EF7032">
            <w:pPr>
              <w:pStyle w:val="TAL"/>
            </w:pPr>
          </w:p>
        </w:tc>
        <w:tc>
          <w:tcPr>
            <w:tcW w:w="1701" w:type="dxa"/>
            <w:vMerge/>
            <w:vAlign w:val="center"/>
          </w:tcPr>
          <w:p w14:paraId="70F0590A"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F94C2ED" w14:textId="77777777" w:rsidR="000E7B49" w:rsidRPr="00020619" w:rsidRDefault="000E7B49" w:rsidP="00EF7032">
            <w:pPr>
              <w:pStyle w:val="TAC"/>
              <w:rPr>
                <w:lang w:eastAsia="zh-CN"/>
              </w:rPr>
            </w:pPr>
            <w:r w:rsidRPr="00020619">
              <w:rPr>
                <w:lang w:eastAsia="zh-CN"/>
              </w:rPr>
              <w:t>2</w:t>
            </w:r>
          </w:p>
        </w:tc>
        <w:tc>
          <w:tcPr>
            <w:tcW w:w="3543" w:type="dxa"/>
            <w:gridSpan w:val="4"/>
            <w:vMerge/>
            <w:vAlign w:val="center"/>
          </w:tcPr>
          <w:p w14:paraId="1906E653" w14:textId="77777777" w:rsidR="000E7B49" w:rsidRPr="00020619" w:rsidRDefault="000E7B49" w:rsidP="00EF7032">
            <w:pPr>
              <w:pStyle w:val="TAC"/>
            </w:pPr>
          </w:p>
        </w:tc>
      </w:tr>
      <w:tr w:rsidR="000E7B49" w:rsidRPr="00020619" w14:paraId="6C313C56" w14:textId="77777777" w:rsidTr="1F23BAF6">
        <w:trPr>
          <w:cantSplit/>
          <w:trHeight w:val="124"/>
          <w:jc w:val="center"/>
        </w:trPr>
        <w:tc>
          <w:tcPr>
            <w:tcW w:w="1668" w:type="dxa"/>
            <w:vMerge/>
            <w:vAlign w:val="center"/>
          </w:tcPr>
          <w:p w14:paraId="0A7FB352" w14:textId="77777777" w:rsidR="000E7B49" w:rsidRPr="00020619" w:rsidRDefault="000E7B49" w:rsidP="00EF7032">
            <w:pPr>
              <w:pStyle w:val="TAL"/>
            </w:pPr>
          </w:p>
        </w:tc>
        <w:tc>
          <w:tcPr>
            <w:tcW w:w="1701" w:type="dxa"/>
            <w:vMerge/>
            <w:vAlign w:val="center"/>
          </w:tcPr>
          <w:p w14:paraId="600F1A38"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E6DB07C" w14:textId="77777777" w:rsidR="000E7B49" w:rsidRPr="00020619" w:rsidRDefault="000E7B49" w:rsidP="00EF7032">
            <w:pPr>
              <w:pStyle w:val="TAC"/>
              <w:rPr>
                <w:lang w:eastAsia="zh-CN"/>
              </w:rPr>
            </w:pPr>
            <w:r w:rsidRPr="00020619">
              <w:rPr>
                <w:lang w:eastAsia="zh-CN"/>
              </w:rPr>
              <w:t>3</w:t>
            </w:r>
          </w:p>
        </w:tc>
        <w:tc>
          <w:tcPr>
            <w:tcW w:w="3543" w:type="dxa"/>
            <w:gridSpan w:val="4"/>
            <w:vMerge/>
            <w:vAlign w:val="center"/>
          </w:tcPr>
          <w:p w14:paraId="11184C3B" w14:textId="77777777" w:rsidR="000E7B49" w:rsidRPr="00020619" w:rsidRDefault="000E7B49" w:rsidP="00EF7032">
            <w:pPr>
              <w:pStyle w:val="TAC"/>
            </w:pPr>
          </w:p>
        </w:tc>
      </w:tr>
      <w:tr w:rsidR="00FD289D" w:rsidRPr="00020619" w14:paraId="67928F23" w14:textId="77777777" w:rsidTr="00B54989">
        <w:trPr>
          <w:cantSplit/>
          <w:trHeight w:val="157"/>
          <w:jc w:val="center"/>
        </w:trPr>
        <w:tc>
          <w:tcPr>
            <w:tcW w:w="1668" w:type="dxa"/>
            <w:vMerge w:val="restart"/>
            <w:tcBorders>
              <w:top w:val="single" w:sz="4" w:space="0" w:color="auto"/>
              <w:left w:val="single" w:sz="4" w:space="0" w:color="auto"/>
              <w:right w:val="single" w:sz="4" w:space="0" w:color="auto"/>
            </w:tcBorders>
          </w:tcPr>
          <w:p w14:paraId="37E4A554" w14:textId="77777777" w:rsidR="00FD289D" w:rsidRPr="00020619" w:rsidRDefault="00FD289D" w:rsidP="00EF7032">
            <w:pPr>
              <w:pStyle w:val="TAL"/>
            </w:pPr>
            <w:r w:rsidRPr="00020619">
              <w:rPr>
                <w:rFonts w:cs="v4.2.0"/>
                <w:noProof/>
                <w:position w:val="-12"/>
                <w:lang w:val="en-US" w:eastAsia="zh-CN"/>
              </w:rPr>
              <w:drawing>
                <wp:inline distT="0" distB="0" distL="0" distR="0" wp14:anchorId="1DD931C4" wp14:editId="3056E18E">
                  <wp:extent cx="401955" cy="248285"/>
                  <wp:effectExtent l="0" t="0" r="0" b="0"/>
                  <wp:docPr id="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tcPr>
          <w:p w14:paraId="59A76B8B" w14:textId="77777777" w:rsidR="00FD289D" w:rsidRPr="00020619" w:rsidRDefault="00FD289D"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6D5A025" w14:textId="7C298E22" w:rsidR="00FD289D" w:rsidRPr="00020619" w:rsidRDefault="00FD289D" w:rsidP="00EF7032">
            <w:pPr>
              <w:pStyle w:val="TAC"/>
              <w:rPr>
                <w:rFonts w:cs="v4.2.0"/>
                <w:lang w:eastAsia="zh-CN"/>
              </w:rPr>
            </w:pPr>
            <w:r w:rsidRPr="00020619">
              <w:rPr>
                <w:rFonts w:cs="v4.2.0"/>
                <w:lang w:eastAsia="zh-CN"/>
              </w:rPr>
              <w:t>1</w:t>
            </w:r>
            <w:ins w:id="10" w:author="Nokia" w:date="2023-07-28T11:33:00Z">
              <w:r w:rsidR="00F8792A">
                <w:rPr>
                  <w:rFonts w:cs="v4.2.0"/>
                  <w:lang w:eastAsia="zh-CN"/>
                </w:rPr>
                <w:t>, 4</w:t>
              </w:r>
            </w:ins>
          </w:p>
        </w:tc>
        <w:tc>
          <w:tcPr>
            <w:tcW w:w="850" w:type="dxa"/>
            <w:vMerge w:val="restart"/>
            <w:tcBorders>
              <w:top w:val="single" w:sz="4" w:space="0" w:color="auto"/>
              <w:left w:val="single" w:sz="4" w:space="0" w:color="auto"/>
              <w:right w:val="single" w:sz="4" w:space="0" w:color="auto"/>
            </w:tcBorders>
          </w:tcPr>
          <w:p w14:paraId="4C6D6D74" w14:textId="77777777" w:rsidR="00FD289D" w:rsidRPr="00020619" w:rsidRDefault="00FD289D" w:rsidP="00EF7032">
            <w:pPr>
              <w:pStyle w:val="TAC"/>
            </w:pPr>
            <w:r w:rsidRPr="00020619">
              <w:rPr>
                <w:rFonts w:cs="v4.2.0"/>
              </w:rPr>
              <w:t>4</w:t>
            </w:r>
          </w:p>
        </w:tc>
        <w:tc>
          <w:tcPr>
            <w:tcW w:w="851" w:type="dxa"/>
            <w:vMerge w:val="restart"/>
            <w:tcBorders>
              <w:top w:val="single" w:sz="4" w:space="0" w:color="auto"/>
              <w:left w:val="single" w:sz="4" w:space="0" w:color="auto"/>
              <w:right w:val="single" w:sz="4" w:space="0" w:color="auto"/>
            </w:tcBorders>
          </w:tcPr>
          <w:p w14:paraId="1D0CD5F5" w14:textId="77777777" w:rsidR="00FD289D" w:rsidRPr="00020619" w:rsidRDefault="00FD289D" w:rsidP="00EF7032">
            <w:pPr>
              <w:pStyle w:val="TAC"/>
            </w:pPr>
            <w:r w:rsidRPr="00020619">
              <w:rPr>
                <w:rFonts w:cs="v4.2.0"/>
              </w:rPr>
              <w:t>-1.46</w:t>
            </w:r>
          </w:p>
        </w:tc>
        <w:tc>
          <w:tcPr>
            <w:tcW w:w="921" w:type="dxa"/>
            <w:vMerge w:val="restart"/>
            <w:tcBorders>
              <w:top w:val="single" w:sz="4" w:space="0" w:color="auto"/>
              <w:left w:val="single" w:sz="4" w:space="0" w:color="auto"/>
              <w:right w:val="single" w:sz="4" w:space="0" w:color="auto"/>
            </w:tcBorders>
          </w:tcPr>
          <w:p w14:paraId="1078D12D" w14:textId="77777777" w:rsidR="00FD289D" w:rsidRPr="00020619" w:rsidRDefault="00FD289D" w:rsidP="00EF7032">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right w:val="single" w:sz="4" w:space="0" w:color="auto"/>
            </w:tcBorders>
          </w:tcPr>
          <w:p w14:paraId="05FD7588" w14:textId="77777777" w:rsidR="00FD289D" w:rsidRPr="00020619" w:rsidRDefault="00FD289D" w:rsidP="00EF7032">
            <w:pPr>
              <w:pStyle w:val="TAC"/>
              <w:rPr>
                <w:rFonts w:cs="v4.2.0"/>
                <w:lang w:eastAsia="zh-CN"/>
              </w:rPr>
            </w:pPr>
            <w:r w:rsidRPr="00020619">
              <w:rPr>
                <w:rFonts w:cs="v4.2.0"/>
                <w:lang w:eastAsia="zh-CN"/>
              </w:rPr>
              <w:t>-1.46</w:t>
            </w:r>
          </w:p>
        </w:tc>
      </w:tr>
      <w:tr w:rsidR="00FD289D" w:rsidRPr="00020619" w14:paraId="710130A8" w14:textId="77777777" w:rsidTr="00B54989">
        <w:trPr>
          <w:cantSplit/>
          <w:trHeight w:val="156"/>
          <w:jc w:val="center"/>
        </w:trPr>
        <w:tc>
          <w:tcPr>
            <w:tcW w:w="1668" w:type="dxa"/>
            <w:vMerge/>
            <w:tcBorders>
              <w:left w:val="single" w:sz="4" w:space="0" w:color="auto"/>
              <w:right w:val="single" w:sz="4" w:space="0" w:color="auto"/>
            </w:tcBorders>
            <w:vAlign w:val="center"/>
          </w:tcPr>
          <w:p w14:paraId="7C8A1C69" w14:textId="77777777" w:rsidR="00FD289D" w:rsidRPr="00020619" w:rsidRDefault="00FD289D" w:rsidP="00EF7032">
            <w:pPr>
              <w:pStyle w:val="TAL"/>
            </w:pPr>
          </w:p>
        </w:tc>
        <w:tc>
          <w:tcPr>
            <w:tcW w:w="1701" w:type="dxa"/>
            <w:vMerge/>
            <w:tcBorders>
              <w:left w:val="single" w:sz="4" w:space="0" w:color="auto"/>
              <w:right w:val="single" w:sz="4" w:space="0" w:color="auto"/>
            </w:tcBorders>
            <w:vAlign w:val="center"/>
          </w:tcPr>
          <w:p w14:paraId="5970DB29" w14:textId="77777777" w:rsidR="00FD289D" w:rsidRPr="00020619" w:rsidRDefault="00FD289D"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99486D7" w14:textId="77777777" w:rsidR="00FD289D" w:rsidRPr="00020619" w:rsidRDefault="00FD289D" w:rsidP="00EF7032">
            <w:pPr>
              <w:pStyle w:val="TAC"/>
              <w:rPr>
                <w:rFonts w:cs="v4.2.0"/>
                <w:lang w:eastAsia="zh-CN"/>
              </w:rPr>
            </w:pPr>
            <w:r w:rsidRPr="00020619">
              <w:rPr>
                <w:rFonts w:cs="v4.2.0"/>
                <w:lang w:eastAsia="zh-CN"/>
              </w:rPr>
              <w:t>2</w:t>
            </w:r>
          </w:p>
        </w:tc>
        <w:tc>
          <w:tcPr>
            <w:tcW w:w="850" w:type="dxa"/>
            <w:vMerge/>
            <w:tcBorders>
              <w:left w:val="single" w:sz="4" w:space="0" w:color="auto"/>
              <w:right w:val="single" w:sz="4" w:space="0" w:color="auto"/>
            </w:tcBorders>
            <w:vAlign w:val="center"/>
          </w:tcPr>
          <w:p w14:paraId="3205C2DE" w14:textId="77777777" w:rsidR="00FD289D" w:rsidRPr="00020619" w:rsidRDefault="00FD289D" w:rsidP="00EF7032">
            <w:pPr>
              <w:pStyle w:val="TAC"/>
            </w:pPr>
          </w:p>
        </w:tc>
        <w:tc>
          <w:tcPr>
            <w:tcW w:w="851" w:type="dxa"/>
            <w:vMerge/>
            <w:tcBorders>
              <w:left w:val="single" w:sz="4" w:space="0" w:color="auto"/>
              <w:right w:val="single" w:sz="4" w:space="0" w:color="auto"/>
            </w:tcBorders>
            <w:vAlign w:val="center"/>
          </w:tcPr>
          <w:p w14:paraId="2211938B" w14:textId="77777777" w:rsidR="00FD289D" w:rsidRPr="00020619" w:rsidRDefault="00FD289D" w:rsidP="00EF7032">
            <w:pPr>
              <w:pStyle w:val="TAC"/>
            </w:pPr>
          </w:p>
        </w:tc>
        <w:tc>
          <w:tcPr>
            <w:tcW w:w="921" w:type="dxa"/>
            <w:vMerge/>
            <w:tcBorders>
              <w:left w:val="single" w:sz="4" w:space="0" w:color="auto"/>
              <w:right w:val="single" w:sz="4" w:space="0" w:color="auto"/>
            </w:tcBorders>
            <w:vAlign w:val="center"/>
          </w:tcPr>
          <w:p w14:paraId="17560D9F" w14:textId="77777777" w:rsidR="00FD289D" w:rsidRPr="00020619" w:rsidRDefault="00FD289D" w:rsidP="00EF7032">
            <w:pPr>
              <w:pStyle w:val="TAC"/>
              <w:rPr>
                <w:rFonts w:cs="v4.2.0"/>
                <w:lang w:eastAsia="zh-CN"/>
              </w:rPr>
            </w:pPr>
          </w:p>
        </w:tc>
        <w:tc>
          <w:tcPr>
            <w:tcW w:w="921" w:type="dxa"/>
            <w:vMerge/>
            <w:tcBorders>
              <w:left w:val="single" w:sz="4" w:space="0" w:color="auto"/>
              <w:right w:val="single" w:sz="4" w:space="0" w:color="auto"/>
            </w:tcBorders>
            <w:vAlign w:val="center"/>
          </w:tcPr>
          <w:p w14:paraId="5B55433C" w14:textId="77777777" w:rsidR="00FD289D" w:rsidRPr="00020619" w:rsidRDefault="00FD289D" w:rsidP="00EF7032">
            <w:pPr>
              <w:pStyle w:val="TAC"/>
              <w:rPr>
                <w:rFonts w:cs="v4.2.0"/>
                <w:lang w:eastAsia="zh-CN"/>
              </w:rPr>
            </w:pPr>
          </w:p>
        </w:tc>
      </w:tr>
      <w:tr w:rsidR="00FD289D" w:rsidRPr="00020619" w14:paraId="5C3B7169" w14:textId="77777777" w:rsidTr="00B54989">
        <w:trPr>
          <w:cantSplit/>
          <w:trHeight w:val="156"/>
          <w:jc w:val="center"/>
        </w:trPr>
        <w:tc>
          <w:tcPr>
            <w:tcW w:w="1668" w:type="dxa"/>
            <w:vMerge/>
            <w:tcBorders>
              <w:left w:val="single" w:sz="4" w:space="0" w:color="auto"/>
              <w:right w:val="single" w:sz="4" w:space="0" w:color="auto"/>
            </w:tcBorders>
            <w:vAlign w:val="center"/>
          </w:tcPr>
          <w:p w14:paraId="55B49165" w14:textId="77777777" w:rsidR="00FD289D" w:rsidRPr="00020619" w:rsidRDefault="00FD289D" w:rsidP="00EF7032">
            <w:pPr>
              <w:pStyle w:val="TAL"/>
            </w:pPr>
          </w:p>
        </w:tc>
        <w:tc>
          <w:tcPr>
            <w:tcW w:w="1701" w:type="dxa"/>
            <w:vMerge/>
            <w:tcBorders>
              <w:left w:val="single" w:sz="4" w:space="0" w:color="auto"/>
              <w:right w:val="single" w:sz="4" w:space="0" w:color="auto"/>
            </w:tcBorders>
            <w:vAlign w:val="center"/>
          </w:tcPr>
          <w:p w14:paraId="0B3AACFB" w14:textId="77777777" w:rsidR="00FD289D" w:rsidRPr="00020619" w:rsidRDefault="00FD289D"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50AD221" w14:textId="77777777" w:rsidR="00FD289D" w:rsidRPr="00020619" w:rsidRDefault="00FD289D" w:rsidP="00EF7032">
            <w:pPr>
              <w:pStyle w:val="TAC"/>
              <w:rPr>
                <w:rFonts w:cs="v4.2.0"/>
                <w:lang w:eastAsia="zh-CN"/>
              </w:rPr>
            </w:pPr>
            <w:r w:rsidRPr="00020619">
              <w:rPr>
                <w:rFonts w:cs="v4.2.0"/>
                <w:lang w:eastAsia="zh-CN"/>
              </w:rPr>
              <w:t>3</w:t>
            </w:r>
          </w:p>
        </w:tc>
        <w:tc>
          <w:tcPr>
            <w:tcW w:w="850" w:type="dxa"/>
            <w:vMerge/>
            <w:tcBorders>
              <w:left w:val="single" w:sz="4" w:space="0" w:color="auto"/>
              <w:right w:val="single" w:sz="4" w:space="0" w:color="auto"/>
            </w:tcBorders>
            <w:vAlign w:val="center"/>
          </w:tcPr>
          <w:p w14:paraId="6B2C17A0" w14:textId="77777777" w:rsidR="00FD289D" w:rsidRPr="00020619" w:rsidRDefault="00FD289D" w:rsidP="00EF7032">
            <w:pPr>
              <w:pStyle w:val="TAC"/>
            </w:pPr>
          </w:p>
        </w:tc>
        <w:tc>
          <w:tcPr>
            <w:tcW w:w="851" w:type="dxa"/>
            <w:vMerge/>
            <w:tcBorders>
              <w:left w:val="single" w:sz="4" w:space="0" w:color="auto"/>
              <w:right w:val="single" w:sz="4" w:space="0" w:color="auto"/>
            </w:tcBorders>
            <w:vAlign w:val="center"/>
          </w:tcPr>
          <w:p w14:paraId="15933496" w14:textId="77777777" w:rsidR="00FD289D" w:rsidRPr="00020619" w:rsidRDefault="00FD289D" w:rsidP="00EF7032">
            <w:pPr>
              <w:pStyle w:val="TAC"/>
            </w:pPr>
          </w:p>
        </w:tc>
        <w:tc>
          <w:tcPr>
            <w:tcW w:w="921" w:type="dxa"/>
            <w:vMerge/>
            <w:tcBorders>
              <w:left w:val="single" w:sz="4" w:space="0" w:color="auto"/>
              <w:right w:val="single" w:sz="4" w:space="0" w:color="auto"/>
            </w:tcBorders>
            <w:vAlign w:val="center"/>
          </w:tcPr>
          <w:p w14:paraId="4B5521DA" w14:textId="77777777" w:rsidR="00FD289D" w:rsidRPr="00020619" w:rsidRDefault="00FD289D" w:rsidP="00EF7032">
            <w:pPr>
              <w:pStyle w:val="TAC"/>
              <w:rPr>
                <w:rFonts w:cs="v4.2.0"/>
                <w:lang w:eastAsia="zh-CN"/>
              </w:rPr>
            </w:pPr>
          </w:p>
        </w:tc>
        <w:tc>
          <w:tcPr>
            <w:tcW w:w="921" w:type="dxa"/>
            <w:vMerge/>
            <w:tcBorders>
              <w:left w:val="single" w:sz="4" w:space="0" w:color="auto"/>
              <w:right w:val="single" w:sz="4" w:space="0" w:color="auto"/>
            </w:tcBorders>
            <w:vAlign w:val="center"/>
          </w:tcPr>
          <w:p w14:paraId="1C008D5A" w14:textId="77777777" w:rsidR="00FD289D" w:rsidRPr="00020619" w:rsidRDefault="00FD289D" w:rsidP="00EF7032">
            <w:pPr>
              <w:pStyle w:val="TAC"/>
              <w:rPr>
                <w:rFonts w:cs="v4.2.0"/>
                <w:lang w:eastAsia="zh-CN"/>
              </w:rPr>
            </w:pPr>
          </w:p>
        </w:tc>
      </w:tr>
      <w:tr w:rsidR="00A31BDA" w:rsidRPr="00020619" w14:paraId="34C209C4" w14:textId="77777777" w:rsidTr="00DC289A">
        <w:trPr>
          <w:cantSplit/>
          <w:trHeight w:val="157"/>
          <w:jc w:val="center"/>
        </w:trPr>
        <w:tc>
          <w:tcPr>
            <w:tcW w:w="1668" w:type="dxa"/>
            <w:vMerge w:val="restart"/>
            <w:tcBorders>
              <w:top w:val="single" w:sz="4" w:space="0" w:color="auto"/>
              <w:left w:val="single" w:sz="4" w:space="0" w:color="auto"/>
              <w:right w:val="single" w:sz="4" w:space="0" w:color="auto"/>
            </w:tcBorders>
          </w:tcPr>
          <w:p w14:paraId="6F7AC06E" w14:textId="77777777" w:rsidR="00A31BDA" w:rsidRPr="00020619" w:rsidRDefault="00A31BDA" w:rsidP="00EF7032">
            <w:pPr>
              <w:pStyle w:val="TAL"/>
            </w:pPr>
            <w:r w:rsidRPr="00020619">
              <w:rPr>
                <w:rFonts w:cs="v4.2.0"/>
                <w:noProof/>
                <w:position w:val="-12"/>
                <w:lang w:val="en-US" w:eastAsia="zh-CN"/>
              </w:rPr>
              <w:drawing>
                <wp:inline distT="0" distB="0" distL="0" distR="0" wp14:anchorId="1017C4A7" wp14:editId="7ADFF9C1">
                  <wp:extent cx="512445" cy="248285"/>
                  <wp:effectExtent l="0" t="0" r="1905" b="0"/>
                  <wp:docPr id="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tcPr>
          <w:p w14:paraId="53351C65" w14:textId="77777777" w:rsidR="00A31BDA" w:rsidRPr="00020619" w:rsidRDefault="00A31BDA"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78F1FD7" w14:textId="6B79BA50" w:rsidR="00A31BDA" w:rsidRPr="00020619" w:rsidRDefault="00A31BDA" w:rsidP="00EF7032">
            <w:pPr>
              <w:pStyle w:val="TAC"/>
              <w:rPr>
                <w:rFonts w:cs="v4.2.0"/>
                <w:lang w:eastAsia="zh-CN"/>
              </w:rPr>
            </w:pPr>
            <w:r w:rsidRPr="00020619">
              <w:rPr>
                <w:rFonts w:cs="v4.2.0"/>
                <w:lang w:eastAsia="zh-CN"/>
              </w:rPr>
              <w:t>1</w:t>
            </w:r>
            <w:ins w:id="11" w:author="Nokia" w:date="2023-07-28T11:33:00Z">
              <w:r w:rsidR="00A75A92">
                <w:rPr>
                  <w:rFonts w:cs="v4.2.0"/>
                  <w:lang w:eastAsia="zh-CN"/>
                </w:rPr>
                <w:t>, 4</w:t>
              </w:r>
            </w:ins>
          </w:p>
        </w:tc>
        <w:tc>
          <w:tcPr>
            <w:tcW w:w="850" w:type="dxa"/>
            <w:vMerge w:val="restart"/>
            <w:tcBorders>
              <w:top w:val="single" w:sz="4" w:space="0" w:color="auto"/>
              <w:left w:val="single" w:sz="4" w:space="0" w:color="auto"/>
              <w:right w:val="single" w:sz="4" w:space="0" w:color="auto"/>
            </w:tcBorders>
          </w:tcPr>
          <w:p w14:paraId="08C54A15" w14:textId="77777777" w:rsidR="00A31BDA" w:rsidRPr="00020619" w:rsidRDefault="00A31BDA" w:rsidP="00EF7032">
            <w:pPr>
              <w:pStyle w:val="TAC"/>
            </w:pPr>
            <w:r w:rsidRPr="00020619">
              <w:rPr>
                <w:rFonts w:cs="v4.2.0"/>
              </w:rPr>
              <w:t>4</w:t>
            </w:r>
          </w:p>
        </w:tc>
        <w:tc>
          <w:tcPr>
            <w:tcW w:w="851" w:type="dxa"/>
            <w:vMerge w:val="restart"/>
            <w:tcBorders>
              <w:top w:val="single" w:sz="4" w:space="0" w:color="auto"/>
              <w:left w:val="single" w:sz="4" w:space="0" w:color="auto"/>
              <w:right w:val="single" w:sz="4" w:space="0" w:color="auto"/>
            </w:tcBorders>
          </w:tcPr>
          <w:p w14:paraId="13B7CC57" w14:textId="77777777" w:rsidR="00A31BDA" w:rsidRPr="00020619" w:rsidRDefault="00A31BDA" w:rsidP="00EF7032">
            <w:pPr>
              <w:pStyle w:val="TAC"/>
            </w:pPr>
            <w:r w:rsidRPr="00020619">
              <w:rPr>
                <w:rFonts w:cs="v4.2.0"/>
              </w:rPr>
              <w:t>4</w:t>
            </w:r>
          </w:p>
        </w:tc>
        <w:tc>
          <w:tcPr>
            <w:tcW w:w="921" w:type="dxa"/>
            <w:vMerge w:val="restart"/>
            <w:tcBorders>
              <w:top w:val="single" w:sz="4" w:space="0" w:color="auto"/>
              <w:left w:val="single" w:sz="4" w:space="0" w:color="auto"/>
              <w:right w:val="single" w:sz="4" w:space="0" w:color="auto"/>
            </w:tcBorders>
          </w:tcPr>
          <w:p w14:paraId="0B50F3BA" w14:textId="77777777" w:rsidR="00A31BDA" w:rsidRPr="00020619" w:rsidRDefault="00A31BDA" w:rsidP="00EF7032">
            <w:pPr>
              <w:pStyle w:val="TAC"/>
              <w:rPr>
                <w:rFonts w:cs="v4.2.0"/>
              </w:rPr>
            </w:pPr>
            <w:r w:rsidRPr="00020619">
              <w:rPr>
                <w:rFonts w:cs="v4.2.0"/>
              </w:rPr>
              <w:t>-Infinity</w:t>
            </w:r>
          </w:p>
          <w:p w14:paraId="0D26EEBD" w14:textId="3BA2E057" w:rsidR="00A31BDA" w:rsidRPr="00020619" w:rsidRDefault="00A31BDA" w:rsidP="00EF7032">
            <w:pPr>
              <w:pStyle w:val="TAC"/>
              <w:rPr>
                <w:rFonts w:cs="v4.2.0"/>
              </w:rPr>
            </w:pPr>
          </w:p>
        </w:tc>
        <w:tc>
          <w:tcPr>
            <w:tcW w:w="921" w:type="dxa"/>
            <w:vMerge w:val="restart"/>
            <w:tcBorders>
              <w:top w:val="single" w:sz="4" w:space="0" w:color="auto"/>
              <w:left w:val="single" w:sz="4" w:space="0" w:color="auto"/>
              <w:right w:val="single" w:sz="4" w:space="0" w:color="auto"/>
            </w:tcBorders>
          </w:tcPr>
          <w:p w14:paraId="29A186ED" w14:textId="77777777" w:rsidR="00A31BDA" w:rsidRPr="00020619" w:rsidRDefault="00A31BDA" w:rsidP="00EF7032">
            <w:pPr>
              <w:pStyle w:val="TAC"/>
              <w:rPr>
                <w:rFonts w:cs="v4.2.0"/>
              </w:rPr>
            </w:pPr>
            <w:r w:rsidRPr="00020619">
              <w:rPr>
                <w:rFonts w:cs="v4.2.0"/>
              </w:rPr>
              <w:t>4</w:t>
            </w:r>
          </w:p>
        </w:tc>
      </w:tr>
      <w:tr w:rsidR="00A31BDA" w:rsidRPr="00020619" w14:paraId="3857281E" w14:textId="77777777" w:rsidTr="00DC289A">
        <w:trPr>
          <w:cantSplit/>
          <w:trHeight w:val="156"/>
          <w:jc w:val="center"/>
        </w:trPr>
        <w:tc>
          <w:tcPr>
            <w:tcW w:w="1668" w:type="dxa"/>
            <w:vMerge/>
            <w:tcBorders>
              <w:left w:val="single" w:sz="4" w:space="0" w:color="auto"/>
              <w:right w:val="single" w:sz="4" w:space="0" w:color="auto"/>
            </w:tcBorders>
            <w:vAlign w:val="center"/>
          </w:tcPr>
          <w:p w14:paraId="12FD6B9D" w14:textId="77777777" w:rsidR="00A31BDA" w:rsidRPr="00020619" w:rsidRDefault="00A31BDA" w:rsidP="00EF7032">
            <w:pPr>
              <w:pStyle w:val="TAL"/>
            </w:pPr>
          </w:p>
        </w:tc>
        <w:tc>
          <w:tcPr>
            <w:tcW w:w="1701" w:type="dxa"/>
            <w:vMerge/>
            <w:tcBorders>
              <w:left w:val="single" w:sz="4" w:space="0" w:color="auto"/>
              <w:right w:val="single" w:sz="4" w:space="0" w:color="auto"/>
            </w:tcBorders>
            <w:vAlign w:val="center"/>
          </w:tcPr>
          <w:p w14:paraId="1F161D7C" w14:textId="77777777" w:rsidR="00A31BDA" w:rsidRPr="00020619" w:rsidRDefault="00A31BDA"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2E75E169" w14:textId="77777777" w:rsidR="00A31BDA" w:rsidRPr="00020619" w:rsidRDefault="00A31BDA" w:rsidP="00EF7032">
            <w:pPr>
              <w:pStyle w:val="TAC"/>
              <w:rPr>
                <w:rFonts w:cs="v4.2.0"/>
                <w:lang w:eastAsia="zh-CN"/>
              </w:rPr>
            </w:pPr>
            <w:r w:rsidRPr="00020619">
              <w:rPr>
                <w:rFonts w:cs="v4.2.0"/>
                <w:lang w:eastAsia="zh-CN"/>
              </w:rPr>
              <w:t>2</w:t>
            </w:r>
          </w:p>
        </w:tc>
        <w:tc>
          <w:tcPr>
            <w:tcW w:w="850" w:type="dxa"/>
            <w:vMerge/>
            <w:tcBorders>
              <w:left w:val="single" w:sz="4" w:space="0" w:color="auto"/>
              <w:right w:val="single" w:sz="4" w:space="0" w:color="auto"/>
            </w:tcBorders>
            <w:vAlign w:val="center"/>
          </w:tcPr>
          <w:p w14:paraId="7B5537EE" w14:textId="77777777" w:rsidR="00A31BDA" w:rsidRPr="00020619" w:rsidRDefault="00A31BDA" w:rsidP="00EF7032">
            <w:pPr>
              <w:pStyle w:val="TAC"/>
            </w:pPr>
          </w:p>
        </w:tc>
        <w:tc>
          <w:tcPr>
            <w:tcW w:w="851" w:type="dxa"/>
            <w:vMerge/>
            <w:tcBorders>
              <w:left w:val="single" w:sz="4" w:space="0" w:color="auto"/>
              <w:right w:val="single" w:sz="4" w:space="0" w:color="auto"/>
            </w:tcBorders>
            <w:vAlign w:val="center"/>
          </w:tcPr>
          <w:p w14:paraId="0F4FADE9" w14:textId="77777777" w:rsidR="00A31BDA" w:rsidRPr="00020619" w:rsidRDefault="00A31BDA" w:rsidP="00EF7032">
            <w:pPr>
              <w:pStyle w:val="TAC"/>
            </w:pPr>
          </w:p>
        </w:tc>
        <w:tc>
          <w:tcPr>
            <w:tcW w:w="921" w:type="dxa"/>
            <w:vMerge/>
            <w:tcBorders>
              <w:left w:val="single" w:sz="4" w:space="0" w:color="auto"/>
              <w:right w:val="single" w:sz="4" w:space="0" w:color="auto"/>
            </w:tcBorders>
            <w:vAlign w:val="center"/>
          </w:tcPr>
          <w:p w14:paraId="7ECF6E46" w14:textId="1B97DB9C" w:rsidR="00A31BDA" w:rsidRPr="00020619" w:rsidRDefault="00A31BDA" w:rsidP="00EF7032">
            <w:pPr>
              <w:pStyle w:val="TAC"/>
              <w:rPr>
                <w:rFonts w:cs="v4.2.0"/>
              </w:rPr>
            </w:pPr>
          </w:p>
        </w:tc>
        <w:tc>
          <w:tcPr>
            <w:tcW w:w="921" w:type="dxa"/>
            <w:vMerge/>
            <w:tcBorders>
              <w:left w:val="single" w:sz="4" w:space="0" w:color="auto"/>
              <w:right w:val="single" w:sz="4" w:space="0" w:color="auto"/>
            </w:tcBorders>
            <w:vAlign w:val="center"/>
          </w:tcPr>
          <w:p w14:paraId="76C68131" w14:textId="77777777" w:rsidR="00A31BDA" w:rsidRPr="00020619" w:rsidRDefault="00A31BDA" w:rsidP="00EF7032">
            <w:pPr>
              <w:pStyle w:val="TAC"/>
              <w:rPr>
                <w:rFonts w:cs="v4.2.0"/>
              </w:rPr>
            </w:pPr>
          </w:p>
        </w:tc>
      </w:tr>
      <w:tr w:rsidR="00A31BDA" w:rsidRPr="00020619" w14:paraId="3A0953D0" w14:textId="77777777" w:rsidTr="00DC289A">
        <w:trPr>
          <w:cantSplit/>
          <w:trHeight w:val="156"/>
          <w:jc w:val="center"/>
        </w:trPr>
        <w:tc>
          <w:tcPr>
            <w:tcW w:w="1668" w:type="dxa"/>
            <w:vMerge/>
            <w:tcBorders>
              <w:left w:val="single" w:sz="4" w:space="0" w:color="auto"/>
              <w:right w:val="single" w:sz="4" w:space="0" w:color="auto"/>
            </w:tcBorders>
            <w:vAlign w:val="center"/>
          </w:tcPr>
          <w:p w14:paraId="02AACF5C" w14:textId="77777777" w:rsidR="00A31BDA" w:rsidRPr="00020619" w:rsidRDefault="00A31BDA" w:rsidP="00EF7032">
            <w:pPr>
              <w:pStyle w:val="TAL"/>
            </w:pPr>
          </w:p>
        </w:tc>
        <w:tc>
          <w:tcPr>
            <w:tcW w:w="1701" w:type="dxa"/>
            <w:vMerge/>
            <w:tcBorders>
              <w:left w:val="single" w:sz="4" w:space="0" w:color="auto"/>
              <w:right w:val="single" w:sz="4" w:space="0" w:color="auto"/>
            </w:tcBorders>
            <w:vAlign w:val="center"/>
          </w:tcPr>
          <w:p w14:paraId="6DE1A255" w14:textId="77777777" w:rsidR="00A31BDA" w:rsidRPr="00020619" w:rsidRDefault="00A31BDA"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041D93A4" w14:textId="77777777" w:rsidR="00A31BDA" w:rsidRPr="00020619" w:rsidRDefault="00A31BDA" w:rsidP="00EF7032">
            <w:pPr>
              <w:pStyle w:val="TAC"/>
              <w:rPr>
                <w:rFonts w:cs="v4.2.0"/>
                <w:lang w:eastAsia="zh-CN"/>
              </w:rPr>
            </w:pPr>
            <w:r w:rsidRPr="00020619">
              <w:rPr>
                <w:rFonts w:cs="v4.2.0"/>
                <w:lang w:eastAsia="zh-CN"/>
              </w:rPr>
              <w:t>3</w:t>
            </w:r>
          </w:p>
        </w:tc>
        <w:tc>
          <w:tcPr>
            <w:tcW w:w="850" w:type="dxa"/>
            <w:vMerge/>
            <w:tcBorders>
              <w:left w:val="single" w:sz="4" w:space="0" w:color="auto"/>
              <w:right w:val="single" w:sz="4" w:space="0" w:color="auto"/>
            </w:tcBorders>
            <w:vAlign w:val="center"/>
          </w:tcPr>
          <w:p w14:paraId="7DB5AF40" w14:textId="77777777" w:rsidR="00A31BDA" w:rsidRPr="00020619" w:rsidRDefault="00A31BDA" w:rsidP="00EF7032">
            <w:pPr>
              <w:pStyle w:val="TAC"/>
            </w:pPr>
          </w:p>
        </w:tc>
        <w:tc>
          <w:tcPr>
            <w:tcW w:w="851" w:type="dxa"/>
            <w:vMerge/>
            <w:tcBorders>
              <w:left w:val="single" w:sz="4" w:space="0" w:color="auto"/>
              <w:right w:val="single" w:sz="4" w:space="0" w:color="auto"/>
            </w:tcBorders>
            <w:vAlign w:val="center"/>
          </w:tcPr>
          <w:p w14:paraId="3E111EB0" w14:textId="77777777" w:rsidR="00A31BDA" w:rsidRPr="00020619" w:rsidRDefault="00A31BDA" w:rsidP="00EF7032">
            <w:pPr>
              <w:pStyle w:val="TAC"/>
            </w:pPr>
          </w:p>
        </w:tc>
        <w:tc>
          <w:tcPr>
            <w:tcW w:w="921" w:type="dxa"/>
            <w:vMerge/>
            <w:tcBorders>
              <w:left w:val="single" w:sz="4" w:space="0" w:color="auto"/>
              <w:right w:val="single" w:sz="4" w:space="0" w:color="auto"/>
            </w:tcBorders>
            <w:vAlign w:val="center"/>
          </w:tcPr>
          <w:p w14:paraId="31D32A45" w14:textId="60B6B740" w:rsidR="00A31BDA" w:rsidRPr="00020619" w:rsidRDefault="00A31BDA" w:rsidP="00EF7032">
            <w:pPr>
              <w:pStyle w:val="TAC"/>
              <w:rPr>
                <w:rFonts w:cs="v4.2.0"/>
              </w:rPr>
            </w:pPr>
          </w:p>
        </w:tc>
        <w:tc>
          <w:tcPr>
            <w:tcW w:w="921" w:type="dxa"/>
            <w:vMerge/>
            <w:tcBorders>
              <w:left w:val="single" w:sz="4" w:space="0" w:color="auto"/>
              <w:right w:val="single" w:sz="4" w:space="0" w:color="auto"/>
            </w:tcBorders>
            <w:vAlign w:val="center"/>
          </w:tcPr>
          <w:p w14:paraId="0D0954DD" w14:textId="77777777" w:rsidR="00A31BDA" w:rsidRPr="00020619" w:rsidRDefault="00A31BDA" w:rsidP="00EF7032">
            <w:pPr>
              <w:pStyle w:val="TAC"/>
              <w:rPr>
                <w:rFonts w:cs="v4.2.0"/>
              </w:rPr>
            </w:pPr>
          </w:p>
        </w:tc>
      </w:tr>
      <w:tr w:rsidR="000E7B49" w:rsidRPr="00020619" w14:paraId="42A1E551"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2E12EE1" w14:textId="77777777" w:rsidR="000E7B49" w:rsidRPr="00020619" w:rsidRDefault="000E7B49" w:rsidP="00EF7032">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63D018D2" w14:textId="77777777" w:rsidR="000E7B49" w:rsidRPr="00020619" w:rsidRDefault="000E7B49" w:rsidP="00EF7032">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41551B23" w14:textId="77777777" w:rsidR="000E7B49" w:rsidRPr="00020619" w:rsidRDefault="000E7B49" w:rsidP="00EF7032">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78FEE84D" w14:textId="77777777" w:rsidR="000E7B49" w:rsidRPr="00020619" w:rsidRDefault="000E7B49" w:rsidP="00EF7032">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6622C2F6" w14:textId="77777777" w:rsidR="000E7B49" w:rsidRPr="00020619" w:rsidRDefault="000E7B49" w:rsidP="00EF7032">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E9E5445"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B13D366"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63A12C5F" w14:textId="77777777" w:rsidTr="1F23BAF6">
        <w:trPr>
          <w:cantSplit/>
          <w:trHeight w:val="197"/>
          <w:jc w:val="center"/>
        </w:trPr>
        <w:tc>
          <w:tcPr>
            <w:tcW w:w="1668" w:type="dxa"/>
            <w:vMerge/>
            <w:vAlign w:val="center"/>
          </w:tcPr>
          <w:p w14:paraId="57E7389B" w14:textId="77777777" w:rsidR="000E7B49" w:rsidRPr="00020619" w:rsidRDefault="000E7B49" w:rsidP="00EF7032">
            <w:pPr>
              <w:pStyle w:val="TAL"/>
            </w:pPr>
          </w:p>
        </w:tc>
        <w:tc>
          <w:tcPr>
            <w:tcW w:w="1701" w:type="dxa"/>
            <w:vMerge/>
            <w:vAlign w:val="center"/>
          </w:tcPr>
          <w:p w14:paraId="5C736687"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231292D"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43057EE9" w14:textId="77777777" w:rsidR="000E7B49" w:rsidRPr="00020619" w:rsidRDefault="000E7B49" w:rsidP="00EF7032">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4E28923" w14:textId="77777777" w:rsidR="000E7B49" w:rsidRPr="00020619" w:rsidRDefault="000E7B49" w:rsidP="00EF7032">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B3CB0C"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816234"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467C1390" w14:textId="77777777" w:rsidTr="1F23BAF6">
        <w:trPr>
          <w:cantSplit/>
          <w:trHeight w:val="197"/>
          <w:jc w:val="center"/>
        </w:trPr>
        <w:tc>
          <w:tcPr>
            <w:tcW w:w="1668" w:type="dxa"/>
            <w:vMerge/>
            <w:vAlign w:val="center"/>
          </w:tcPr>
          <w:p w14:paraId="39301D4A" w14:textId="77777777" w:rsidR="000E7B49" w:rsidRPr="00020619" w:rsidRDefault="000E7B49" w:rsidP="00EF7032">
            <w:pPr>
              <w:pStyle w:val="TAL"/>
            </w:pPr>
          </w:p>
        </w:tc>
        <w:tc>
          <w:tcPr>
            <w:tcW w:w="1701" w:type="dxa"/>
            <w:vMerge/>
            <w:vAlign w:val="center"/>
          </w:tcPr>
          <w:p w14:paraId="05E0857D"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116DCB94"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3C27A4F6" w14:textId="77777777" w:rsidR="000E7B49" w:rsidRPr="00020619" w:rsidRDefault="000E7B49" w:rsidP="00EF7032">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57F0540C" w14:textId="77777777" w:rsidR="000E7B49" w:rsidRPr="00020619" w:rsidRDefault="000E7B49" w:rsidP="00EF7032">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9D532AA"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3058996" w14:textId="77777777" w:rsidR="000E7B49" w:rsidRPr="00020619" w:rsidRDefault="000E7B49" w:rsidP="00EF7032">
            <w:pPr>
              <w:pStyle w:val="TAC"/>
              <w:rPr>
                <w:rFonts w:cs="v4.2.0"/>
                <w:lang w:eastAsia="zh-CN"/>
              </w:rPr>
            </w:pPr>
            <w:r w:rsidRPr="00020619">
              <w:rPr>
                <w:rFonts w:cs="v4.2.0"/>
                <w:lang w:eastAsia="zh-CN"/>
              </w:rPr>
              <w:t>-91</w:t>
            </w:r>
          </w:p>
        </w:tc>
      </w:tr>
      <w:tr w:rsidR="000E7B49" w:rsidRPr="00020619" w14:paraId="3D124C73"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1074D83" w14:textId="77777777" w:rsidR="000E7B49" w:rsidRPr="00020619" w:rsidRDefault="000E7B49" w:rsidP="00EF7032">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30355808"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097F02A7" w14:textId="77777777" w:rsidR="000E7B49" w:rsidRPr="00020619" w:rsidRDefault="000E7B49" w:rsidP="00EF7032">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689568AD"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46DDB4E6"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271C5A7"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1B8794D"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20D648E1" w14:textId="77777777" w:rsidTr="1F23BAF6">
        <w:trPr>
          <w:cantSplit/>
          <w:trHeight w:val="197"/>
          <w:jc w:val="center"/>
        </w:trPr>
        <w:tc>
          <w:tcPr>
            <w:tcW w:w="1668" w:type="dxa"/>
            <w:vMerge/>
            <w:vAlign w:val="center"/>
          </w:tcPr>
          <w:p w14:paraId="020BAA94"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49B983B"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302BC636"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A5FC7A2"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677A464D"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8E7D781"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51436068"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48C71CC9" w14:textId="77777777" w:rsidTr="1F23BAF6">
        <w:trPr>
          <w:cantSplit/>
          <w:trHeight w:val="197"/>
          <w:jc w:val="center"/>
        </w:trPr>
        <w:tc>
          <w:tcPr>
            <w:tcW w:w="1668" w:type="dxa"/>
            <w:vMerge/>
            <w:vAlign w:val="center"/>
          </w:tcPr>
          <w:p w14:paraId="57B6A412"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4C1398F" w14:textId="77777777" w:rsidR="000E7B49" w:rsidRPr="00020619" w:rsidRDefault="000E7B49" w:rsidP="00EF7032">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53C9CF75"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0028914D" w14:textId="77777777" w:rsidR="000E7B49" w:rsidRPr="00020619" w:rsidRDefault="000E7B49" w:rsidP="00EF7032">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14:paraId="2F5AE9A0" w14:textId="77777777" w:rsidR="000E7B49" w:rsidRPr="00020619" w:rsidRDefault="000E7B49" w:rsidP="00EF7032">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14:paraId="4DC170DF" w14:textId="77777777" w:rsidR="000E7B49" w:rsidRPr="00020619" w:rsidRDefault="000E7B49" w:rsidP="00EF7032">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14:paraId="111409C2" w14:textId="77777777" w:rsidR="000E7B49" w:rsidRPr="00020619" w:rsidRDefault="000E7B49" w:rsidP="00EF7032">
            <w:pPr>
              <w:pStyle w:val="TAC"/>
              <w:rPr>
                <w:rFonts w:cs="v4.2.0"/>
                <w:lang w:eastAsia="zh-CN"/>
              </w:rPr>
            </w:pPr>
            <w:r w:rsidRPr="00020619">
              <w:rPr>
                <w:rFonts w:cs="v4.2.0"/>
                <w:lang w:eastAsia="zh-CN"/>
              </w:rPr>
              <w:t>-59.32</w:t>
            </w:r>
          </w:p>
        </w:tc>
      </w:tr>
      <w:tr w:rsidR="000E7B49" w:rsidRPr="00020619" w14:paraId="1E967CA1"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9A82589" w14:textId="77777777" w:rsidR="000E7B49" w:rsidRPr="00020619" w:rsidRDefault="000E7B49" w:rsidP="00EF7032">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2B4BC6E"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AADA2A0" w14:textId="77777777" w:rsidR="000E7B49" w:rsidRPr="00020619" w:rsidRDefault="000E7B49" w:rsidP="00EF7032">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0244A5BA" w14:textId="77777777" w:rsidR="000E7B49" w:rsidRPr="00020619" w:rsidRDefault="000E7B49" w:rsidP="00EF7032">
            <w:pPr>
              <w:pStyle w:val="TAC"/>
              <w:rPr>
                <w:rFonts w:cs="v4.2.0"/>
              </w:rPr>
            </w:pPr>
            <w:r w:rsidRPr="00020619">
              <w:rPr>
                <w:rFonts w:cs="v4.2.0"/>
              </w:rPr>
              <w:t>AWGN</w:t>
            </w:r>
          </w:p>
        </w:tc>
      </w:tr>
      <w:tr w:rsidR="000E7B49" w:rsidRPr="00020619" w14:paraId="7E14A365" w14:textId="77777777" w:rsidTr="1F23BAF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E37FED7" w14:textId="77777777" w:rsidR="000E7B49" w:rsidRPr="00020619" w:rsidRDefault="000E7B49" w:rsidP="00EF7032">
            <w:pPr>
              <w:pStyle w:val="TAN"/>
            </w:pPr>
            <w:r w:rsidRPr="00020619">
              <w:t>Note 1:</w:t>
            </w:r>
            <w:r w:rsidRPr="00020619">
              <w:tab/>
              <w:t xml:space="preserve">The resources for uplink transmission are assigned to the UE prior to the start of </w:t>
            </w:r>
            <w:proofErr w:type="gramStart"/>
            <w:r w:rsidRPr="00020619">
              <w:t>time period</w:t>
            </w:r>
            <w:proofErr w:type="gramEnd"/>
            <w:r w:rsidRPr="00020619">
              <w:t xml:space="preserve"> T2.</w:t>
            </w:r>
          </w:p>
          <w:p w14:paraId="15383A20" w14:textId="77777777" w:rsidR="000E7B49" w:rsidRPr="00020619" w:rsidRDefault="000E7B49" w:rsidP="00EF703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7D7D5F10" wp14:editId="4DB4F60D">
                  <wp:extent cx="259080" cy="238125"/>
                  <wp:effectExtent l="0" t="0" r="7620" b="9525"/>
                  <wp:docPr id="1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14:paraId="291AA40F" w14:textId="77777777" w:rsidR="000E7B49" w:rsidRPr="00020619" w:rsidRDefault="000E7B49" w:rsidP="00EF7032">
            <w:pPr>
              <w:pStyle w:val="TAN"/>
            </w:pPr>
            <w:r w:rsidRPr="00020619">
              <w:t>Note 3:</w:t>
            </w:r>
            <w:r w:rsidRPr="00020619">
              <w:tab/>
              <w:t>SS-RSRP levels have been derived from other parameters for information purposes. They are not settable parameters themselves.</w:t>
            </w:r>
          </w:p>
        </w:tc>
      </w:tr>
    </w:tbl>
    <w:p w14:paraId="78CD529F" w14:textId="77777777" w:rsidR="000E7B49" w:rsidRPr="00020619" w:rsidRDefault="000E7B49" w:rsidP="000E7B49">
      <w:pPr>
        <w:rPr>
          <w:snapToGrid w:val="0"/>
        </w:rPr>
      </w:pPr>
    </w:p>
    <w:p w14:paraId="77E7A48E" w14:textId="77777777" w:rsidR="000E7B49" w:rsidRPr="00020619" w:rsidRDefault="000E7B49" w:rsidP="000E7B49">
      <w:pPr>
        <w:pStyle w:val="Heading5"/>
        <w:rPr>
          <w:snapToGrid w:val="0"/>
        </w:rPr>
      </w:pPr>
      <w:r w:rsidRPr="00A204A1">
        <w:rPr>
          <w:snapToGrid w:val="0"/>
        </w:rPr>
        <w:t>A.16.6.7.1</w:t>
      </w:r>
      <w:r>
        <w:rPr>
          <w:snapToGrid w:val="0"/>
        </w:rPr>
        <w:t>.3</w:t>
      </w:r>
      <w:r w:rsidRPr="00020619">
        <w:rPr>
          <w:snapToGrid w:val="0"/>
        </w:rPr>
        <w:tab/>
        <w:t>Test Requirements</w:t>
      </w:r>
    </w:p>
    <w:p w14:paraId="0CA0D31A" w14:textId="77777777" w:rsidR="000E7B49" w:rsidRPr="00020619" w:rsidRDefault="000E7B49" w:rsidP="000E7B49">
      <w:pPr>
        <w:rPr>
          <w:lang w:eastAsia="zh-CN"/>
        </w:rPr>
      </w:pPr>
      <w:r w:rsidRPr="00020619">
        <w:t xml:space="preserve">The UE shall send a measurement report containing the </w:t>
      </w:r>
      <w:r w:rsidRPr="00020619">
        <w:rPr>
          <w:lang w:eastAsia="zh-CN"/>
        </w:rPr>
        <w:t>CGI</w:t>
      </w:r>
      <w:r w:rsidRPr="00020619">
        <w:t xml:space="preserve"> of cell 2 within 372 ms from the start of </w:t>
      </w:r>
      <w:proofErr w:type="gramStart"/>
      <w:r w:rsidRPr="00020619">
        <w:t>time period</w:t>
      </w:r>
      <w:proofErr w:type="gramEnd"/>
      <w:r w:rsidRPr="00020619">
        <w:t xml:space="preserve"> T3</w:t>
      </w:r>
      <w:r w:rsidRPr="00020619">
        <w:rPr>
          <w:lang w:eastAsia="zh-CN"/>
        </w:rPr>
        <w:t>.</w:t>
      </w:r>
    </w:p>
    <w:p w14:paraId="10CF3522" w14:textId="77777777" w:rsidR="000E7B49" w:rsidRPr="00020619" w:rsidRDefault="000E7B49" w:rsidP="000E7B49">
      <w:r w:rsidRPr="00020619">
        <w:t xml:space="preserve">Test requirement </w:t>
      </w:r>
      <w:r w:rsidRPr="00020619">
        <w:tab/>
        <w:t xml:space="preserve">= RRC Procedure delay + </w:t>
      </w:r>
      <w:proofErr w:type="spellStart"/>
      <w:r w:rsidRPr="00020619">
        <w:t>T</w:t>
      </w:r>
      <w:r w:rsidRPr="00020619">
        <w:rPr>
          <w:vertAlign w:val="subscript"/>
        </w:rPr>
        <w:t>identify_CGI_redcap</w:t>
      </w:r>
      <w:proofErr w:type="spellEnd"/>
      <w:r w:rsidRPr="00020619">
        <w:t xml:space="preserve"> + reporting delay</w:t>
      </w:r>
    </w:p>
    <w:p w14:paraId="78362507" w14:textId="77777777" w:rsidR="000E7B49" w:rsidRPr="00020619" w:rsidRDefault="000E7B49" w:rsidP="000E7B49">
      <w:pPr>
        <w:pStyle w:val="B10"/>
      </w:pPr>
      <w:r>
        <w:t>-</w:t>
      </w:r>
      <w:r w:rsidRPr="00020619">
        <w:tab/>
        <w:t>= 10 + 360 + 2ms from the start of T3</w:t>
      </w:r>
    </w:p>
    <w:p w14:paraId="503768EA" w14:textId="77777777" w:rsidR="000E7B49" w:rsidRPr="00020619" w:rsidRDefault="000E7B49" w:rsidP="000E7B49">
      <w:pPr>
        <w:pStyle w:val="B10"/>
      </w:pPr>
      <w:r>
        <w:lastRenderedPageBreak/>
        <w:t>-</w:t>
      </w:r>
      <w:r w:rsidRPr="00020619">
        <w:tab/>
        <w:t>= 372 ms</w:t>
      </w:r>
    </w:p>
    <w:p w14:paraId="78C0BE15" w14:textId="77777777" w:rsidR="000E7B49" w:rsidRPr="00020619" w:rsidRDefault="000E7B49" w:rsidP="000E7B49">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372 ms, the interruption </w:t>
      </w:r>
      <w:r w:rsidRPr="00020619">
        <w:rPr>
          <w:rFonts w:eastAsiaTheme="minorEastAsia"/>
          <w:lang w:eastAsia="zh-CN"/>
        </w:rPr>
        <w:t xml:space="preserve">on </w:t>
      </w:r>
      <w:proofErr w:type="spellStart"/>
      <w:r w:rsidRPr="00020619">
        <w:rPr>
          <w:rFonts w:eastAsiaTheme="minorEastAsia"/>
          <w:lang w:eastAsia="zh-CN"/>
        </w:rPr>
        <w:t>PCell</w:t>
      </w:r>
      <w:proofErr w:type="spellEnd"/>
      <w:r w:rsidRPr="00020619">
        <w:rPr>
          <w:rFonts w:eastAsiaTheme="minorEastAsia"/>
          <w:lang w:eastAsia="zh-CN"/>
        </w:rPr>
        <w:t xml:space="preserve">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8.2.</w:t>
      </w:r>
      <w:r w:rsidRPr="00020619">
        <w:rPr>
          <w:rFonts w:eastAsiaTheme="minorEastAsia"/>
          <w:lang w:eastAsia="zh-CN"/>
        </w:rPr>
        <w:t>2</w:t>
      </w:r>
      <w:r w:rsidRPr="00020619">
        <w:rPr>
          <w:lang w:eastAsia="zh-CN"/>
        </w:rPr>
        <w:t>.2.</w:t>
      </w:r>
      <w:r w:rsidRPr="00020619">
        <w:rPr>
          <w:rFonts w:eastAsiaTheme="minorEastAsia"/>
          <w:lang w:eastAsia="zh-CN"/>
        </w:rPr>
        <w:t>14</w:t>
      </w:r>
      <w:r w:rsidRPr="00020619">
        <w:rPr>
          <w:lang w:eastAsia="zh-CN"/>
        </w:rPr>
        <w:t>.</w:t>
      </w:r>
    </w:p>
    <w:p w14:paraId="15492D1C" w14:textId="77777777" w:rsidR="000E7B49" w:rsidRPr="00020619" w:rsidRDefault="000E7B49" w:rsidP="000E7B49">
      <w:r w:rsidRPr="00020619">
        <w:t>The rate of correct events observed during repeated tests shall be at least 90%.</w:t>
      </w:r>
    </w:p>
    <w:p w14:paraId="335439DA" w14:textId="77777777" w:rsidR="000E7B49" w:rsidRPr="0023120C" w:rsidRDefault="000E7B49" w:rsidP="000E7B49"/>
    <w:p w14:paraId="413C4041" w14:textId="4410829C" w:rsidR="000E7B49" w:rsidRDefault="000E7B49" w:rsidP="000E7B49">
      <w:pPr>
        <w:pStyle w:val="Heading4"/>
        <w:rPr>
          <w:snapToGrid w:val="0"/>
        </w:rPr>
      </w:pPr>
      <w:r w:rsidRPr="00DB707E">
        <w:rPr>
          <w:snapToGrid w:val="0"/>
        </w:rPr>
        <w:t>A.16.6.7.2</w:t>
      </w:r>
      <w:r w:rsidRPr="00DB707E">
        <w:rPr>
          <w:snapToGrid w:val="0"/>
        </w:rPr>
        <w:tab/>
        <w:t xml:space="preserve">SA intra-frequency CGI identification of NR </w:t>
      </w:r>
      <w:proofErr w:type="spellStart"/>
      <w:r w:rsidRPr="00DB707E">
        <w:rPr>
          <w:snapToGrid w:val="0"/>
        </w:rPr>
        <w:t>neighbor</w:t>
      </w:r>
      <w:proofErr w:type="spellEnd"/>
      <w:r w:rsidRPr="00DB707E">
        <w:rPr>
          <w:snapToGrid w:val="0"/>
        </w:rPr>
        <w:t xml:space="preserve"> cell in FR1 for 2 Rx UE</w:t>
      </w:r>
    </w:p>
    <w:p w14:paraId="3F79D235" w14:textId="77777777" w:rsidR="000E7B49" w:rsidRPr="00020619" w:rsidRDefault="000E7B49" w:rsidP="000E7B49">
      <w:pPr>
        <w:pStyle w:val="Heading5"/>
        <w:rPr>
          <w:snapToGrid w:val="0"/>
        </w:rPr>
      </w:pPr>
      <w:r w:rsidRPr="00A204A1">
        <w:rPr>
          <w:snapToGrid w:val="0"/>
        </w:rPr>
        <w:t>A.16.6.7.2</w:t>
      </w:r>
      <w:r>
        <w:rPr>
          <w:snapToGrid w:val="0"/>
        </w:rPr>
        <w:t>.1</w:t>
      </w:r>
      <w:r w:rsidRPr="00020619">
        <w:rPr>
          <w:snapToGrid w:val="0"/>
        </w:rPr>
        <w:tab/>
        <w:t>Test Purpose and Environment</w:t>
      </w:r>
    </w:p>
    <w:p w14:paraId="3F8217DE" w14:textId="5E483AE8" w:rsidR="000E7B49" w:rsidRPr="00020619" w:rsidRDefault="000E7B49" w:rsidP="000E7B49">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ins w:id="12" w:author="Nokia" w:date="2023-07-28T11:26:00Z">
        <w:r w:rsidR="00A36FFF">
          <w:t>A</w:t>
        </w:r>
      </w:ins>
      <w:r w:rsidRPr="00020619">
        <w:t>.</w:t>
      </w:r>
    </w:p>
    <w:p w14:paraId="7CDA669A" w14:textId="77777777" w:rsidR="000E7B49" w:rsidRPr="00020619" w:rsidRDefault="000E7B49" w:rsidP="000E7B49">
      <w:pPr>
        <w:pStyle w:val="Heading5"/>
        <w:rPr>
          <w:snapToGrid w:val="0"/>
        </w:rPr>
      </w:pPr>
      <w:r w:rsidRPr="00A204A1">
        <w:rPr>
          <w:snapToGrid w:val="0"/>
        </w:rPr>
        <w:t>A.16.6.7.2</w:t>
      </w:r>
      <w:r>
        <w:rPr>
          <w:snapToGrid w:val="0"/>
        </w:rPr>
        <w:t>.2</w:t>
      </w:r>
      <w:r w:rsidRPr="00020619">
        <w:rPr>
          <w:snapToGrid w:val="0"/>
        </w:rPr>
        <w:tab/>
        <w:t>Test Parameters</w:t>
      </w:r>
    </w:p>
    <w:p w14:paraId="619F22AC" w14:textId="4E422657" w:rsidR="000E7B49" w:rsidRPr="00020619" w:rsidRDefault="000E7B49" w:rsidP="1F23BAF6">
      <w:pPr>
        <w:spacing w:line="259" w:lineRule="auto"/>
      </w:pPr>
      <w:r>
        <w:t xml:space="preserve">In each test there are two cells: Cell 1 and Cell 2. Cell 1 is the FR1 </w:t>
      </w:r>
      <w:proofErr w:type="spellStart"/>
      <w:r>
        <w:t>Pcell</w:t>
      </w:r>
      <w:proofErr w:type="spellEnd"/>
      <w:r>
        <w:t xml:space="preserve"> and Cell 2 is an FR1 neighbour cell </w:t>
      </w:r>
      <w:r w:rsidRPr="1F23BAF6">
        <w:rPr>
          <w:rFonts w:cs="v4.2.0"/>
        </w:rPr>
        <w:t xml:space="preserve">on the same frequency as the </w:t>
      </w:r>
      <w:proofErr w:type="spellStart"/>
      <w:r w:rsidRPr="1F23BAF6">
        <w:rPr>
          <w:rFonts w:cs="v4.2.0"/>
        </w:rPr>
        <w:t>Pcell</w:t>
      </w:r>
      <w:proofErr w:type="spellEnd"/>
      <w:r>
        <w:t xml:space="preserve">. </w:t>
      </w:r>
      <w:r w:rsidRPr="1F23BAF6">
        <w:rPr>
          <w:rFonts w:cs="v4.2.0"/>
        </w:rPr>
        <w:t xml:space="preserve">The test parameters for </w:t>
      </w:r>
      <w:proofErr w:type="spellStart"/>
      <w:r w:rsidRPr="1F23BAF6">
        <w:rPr>
          <w:rFonts w:cs="v4.2.0"/>
        </w:rPr>
        <w:t>Pcell</w:t>
      </w:r>
      <w:proofErr w:type="spellEnd"/>
      <w:r w:rsidRPr="1F23BAF6">
        <w:rPr>
          <w:rFonts w:cs="v4.2.0"/>
        </w:rPr>
        <w:t xml:space="preserve"> and neighbour cell are given in Table </w:t>
      </w:r>
      <w:ins w:id="13" w:author="Nokia" w:date="2023-07-28T11:26:00Z">
        <w:r w:rsidR="00A36FFF" w:rsidRPr="1F23BAF6">
          <w:rPr>
            <w:rFonts w:cs="v4.2.0"/>
          </w:rPr>
          <w:t xml:space="preserve">A.16.6.7.2.2-1, </w:t>
        </w:r>
      </w:ins>
      <w:r w:rsidRPr="1F23BAF6">
        <w:rPr>
          <w:rFonts w:cs="v4.2.0"/>
        </w:rPr>
        <w:t>A.16.6.7.2.2-2</w:t>
      </w:r>
      <w:ins w:id="14" w:author="Nokia" w:date="2023-07-28T11:27:00Z">
        <w:r w:rsidR="00A36FFF">
          <w:rPr>
            <w:rFonts w:cs="v4.2.0"/>
          </w:rPr>
          <w:t>,</w:t>
        </w:r>
      </w:ins>
      <w:r w:rsidRPr="1F23BAF6">
        <w:rPr>
          <w:rFonts w:cs="v4.2.0"/>
        </w:rPr>
        <w:t xml:space="preserve"> and A.16.6.7.2.2-</w:t>
      </w:r>
      <w:del w:id="15" w:author="Nokia" w:date="2023-07-28T11:27:00Z">
        <w:r w:rsidRPr="1F23BAF6" w:rsidDel="00A36FFF">
          <w:rPr>
            <w:rFonts w:cs="v4.2.0"/>
          </w:rPr>
          <w:delText xml:space="preserve">2 </w:delText>
        </w:r>
      </w:del>
      <w:ins w:id="16" w:author="Nokia" w:date="2023-07-28T11:27:00Z">
        <w:r w:rsidR="00A36FFF">
          <w:rPr>
            <w:rFonts w:cs="v4.2.0"/>
          </w:rPr>
          <w:t>3</w:t>
        </w:r>
        <w:r w:rsidR="00A36FFF" w:rsidRPr="1F23BAF6">
          <w:rPr>
            <w:rFonts w:cs="v4.2.0"/>
          </w:rPr>
          <w:t xml:space="preserve"> </w:t>
        </w:r>
      </w:ins>
      <w:r w:rsidRPr="1F23BAF6">
        <w:rPr>
          <w:rFonts w:cs="v4.2.0"/>
        </w:rPr>
        <w:t xml:space="preserve">below. </w:t>
      </w:r>
      <w:r>
        <w:t xml:space="preserve">The test consists of three successive time periods, with time durations of T1, T2 and T3 respectively. At the start of time duration T1, the UE does not have any timing information of cell 2. Starting T2, cell 2 becomes detectable.  </w:t>
      </w:r>
      <w:r w:rsidRPr="1F23BAF6">
        <w:rPr>
          <w:rFonts w:cs="v4.2.0"/>
        </w:rPr>
        <w:t xml:space="preserve">A measurement object is configured for the frequency of the </w:t>
      </w:r>
      <w:proofErr w:type="spellStart"/>
      <w:proofErr w:type="gramStart"/>
      <w:r w:rsidRPr="1F23BAF6">
        <w:rPr>
          <w:rFonts w:cs="v4.2.0"/>
        </w:rPr>
        <w:t>Pcell</w:t>
      </w:r>
      <w:proofErr w:type="spellEnd"/>
      <w:proofErr w:type="gramEnd"/>
      <w:r w:rsidRPr="1F23BAF6">
        <w:rPr>
          <w:rFonts w:cs="v4.2.0"/>
        </w:rPr>
        <w:t xml:space="preserve"> and it is indicated to the UE that event-triggered reporting with Event A3 is used. T</w:t>
      </w:r>
      <w:r>
        <w:t>he UE is expected to detect and send a measurement report with Event A3.</w:t>
      </w:r>
    </w:p>
    <w:p w14:paraId="3101FCB9" w14:textId="77777777" w:rsidR="000E7B49" w:rsidRPr="00020619" w:rsidRDefault="000E7B49" w:rsidP="000E7B49">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TRUE</w:t>
      </w:r>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14:paraId="34490FB0" w14:textId="7CEB3040" w:rsidR="000E7B49" w:rsidRPr="00020619" w:rsidRDefault="000E7B49" w:rsidP="000E7B49">
      <w:pPr>
        <w:rPr>
          <w:lang w:eastAsia="zh-CN"/>
        </w:rPr>
      </w:pPr>
      <w:r w:rsidRPr="1F23BAF6">
        <w:rPr>
          <w:lang w:eastAsia="zh-CN"/>
        </w:rPr>
        <w:t xml:space="preserve">The test equipment verifies that potential interruption is carried out correctly by monitoring ACK/NACK sent in </w:t>
      </w:r>
      <w:proofErr w:type="spellStart"/>
      <w:r w:rsidRPr="1F23BAF6">
        <w:rPr>
          <w:lang w:eastAsia="zh-CN"/>
        </w:rPr>
        <w:t>Pcell</w:t>
      </w:r>
      <w:proofErr w:type="spellEnd"/>
      <w:r w:rsidRPr="1F23BAF6">
        <w:rPr>
          <w:lang w:eastAsia="zh-CN"/>
        </w:rPr>
        <w:t xml:space="preserve"> during T3 until</w:t>
      </w:r>
      <w:del w:id="17" w:author="Nokia" w:date="2023-07-28T11:27:00Z">
        <w:r w:rsidRPr="1F23BAF6" w:rsidDel="00A36FFF">
          <w:rPr>
            <w:lang w:eastAsia="zh-CN"/>
          </w:rPr>
          <w:delText>l</w:delText>
        </w:r>
      </w:del>
      <w:r w:rsidRPr="1F23BAF6">
        <w:rPr>
          <w:lang w:eastAsia="zh-CN"/>
        </w:rPr>
        <w:t xml:space="preserve"> a measurement report with CGI is sent.</w:t>
      </w:r>
    </w:p>
    <w:p w14:paraId="71EB9B8A" w14:textId="77777777" w:rsidR="000E7B49" w:rsidRPr="00020619" w:rsidRDefault="000E7B49" w:rsidP="000E7B49">
      <w:pPr>
        <w:pStyle w:val="TH"/>
      </w:pPr>
      <w:r w:rsidRPr="00020619">
        <w:t xml:space="preserve">Table </w:t>
      </w:r>
      <w:r w:rsidRPr="0056457F">
        <w:t>A.16.6.7.2.2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7B49" w:rsidRPr="00020619" w14:paraId="743804EC" w14:textId="77777777" w:rsidTr="00EF7032">
        <w:tc>
          <w:tcPr>
            <w:tcW w:w="2376" w:type="dxa"/>
            <w:tcBorders>
              <w:top w:val="single" w:sz="4" w:space="0" w:color="auto"/>
              <w:left w:val="single" w:sz="4" w:space="0" w:color="auto"/>
              <w:bottom w:val="single" w:sz="4" w:space="0" w:color="auto"/>
              <w:right w:val="single" w:sz="4" w:space="0" w:color="auto"/>
            </w:tcBorders>
          </w:tcPr>
          <w:p w14:paraId="76BAFDB5" w14:textId="77777777" w:rsidR="000E7B49" w:rsidRPr="00020619" w:rsidRDefault="000E7B49" w:rsidP="00EF7032">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14:paraId="7EA3FD44" w14:textId="77777777" w:rsidR="000E7B49" w:rsidRPr="00020619" w:rsidRDefault="000E7B49" w:rsidP="00EF7032">
            <w:pPr>
              <w:pStyle w:val="TAH"/>
            </w:pPr>
            <w:r w:rsidRPr="00020619">
              <w:t>Description</w:t>
            </w:r>
          </w:p>
        </w:tc>
      </w:tr>
      <w:tr w:rsidR="000E7B49" w:rsidRPr="00020619" w14:paraId="7C8C8E1D" w14:textId="77777777" w:rsidTr="00EF7032">
        <w:tc>
          <w:tcPr>
            <w:tcW w:w="2376" w:type="dxa"/>
            <w:tcBorders>
              <w:top w:val="single" w:sz="4" w:space="0" w:color="auto"/>
              <w:left w:val="single" w:sz="4" w:space="0" w:color="auto"/>
              <w:bottom w:val="single" w:sz="4" w:space="0" w:color="auto"/>
              <w:right w:val="single" w:sz="4" w:space="0" w:color="auto"/>
            </w:tcBorders>
          </w:tcPr>
          <w:p w14:paraId="2421CF3E" w14:textId="77777777" w:rsidR="000E7B49" w:rsidRPr="00020619" w:rsidRDefault="000E7B49" w:rsidP="00EF7032">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14:paraId="40183A97" w14:textId="77777777" w:rsidR="000E7B49" w:rsidRPr="00020619" w:rsidRDefault="000E7B49" w:rsidP="00EF7032">
            <w:pPr>
              <w:pStyle w:val="TAL"/>
            </w:pPr>
            <w:r w:rsidRPr="00020619">
              <w:t>15 kHz SSB SCS, 10 MHz bandwidth, FDD duplex mode</w:t>
            </w:r>
          </w:p>
        </w:tc>
      </w:tr>
      <w:tr w:rsidR="000E7B49" w:rsidRPr="00020619" w14:paraId="2039DECD" w14:textId="77777777" w:rsidTr="00EF7032">
        <w:tc>
          <w:tcPr>
            <w:tcW w:w="2376" w:type="dxa"/>
            <w:tcBorders>
              <w:top w:val="single" w:sz="4" w:space="0" w:color="auto"/>
              <w:left w:val="single" w:sz="4" w:space="0" w:color="auto"/>
              <w:bottom w:val="single" w:sz="4" w:space="0" w:color="auto"/>
              <w:right w:val="single" w:sz="4" w:space="0" w:color="auto"/>
            </w:tcBorders>
          </w:tcPr>
          <w:p w14:paraId="3734F7E1" w14:textId="77777777" w:rsidR="000E7B49" w:rsidRPr="00020619" w:rsidRDefault="000E7B49" w:rsidP="00EF7032">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14:paraId="06164AA2" w14:textId="77777777" w:rsidR="000E7B49" w:rsidRPr="00020619" w:rsidRDefault="000E7B49" w:rsidP="00EF7032">
            <w:pPr>
              <w:pStyle w:val="TAL"/>
            </w:pPr>
            <w:r w:rsidRPr="00020619">
              <w:t>15 kHz SSB SCS, 10 MHz bandwidth, TDD duplex mode</w:t>
            </w:r>
          </w:p>
        </w:tc>
      </w:tr>
      <w:tr w:rsidR="000E7B49" w:rsidRPr="00020619" w14:paraId="21827FEF" w14:textId="77777777" w:rsidTr="00EF7032">
        <w:tc>
          <w:tcPr>
            <w:tcW w:w="2376" w:type="dxa"/>
            <w:tcBorders>
              <w:top w:val="single" w:sz="4" w:space="0" w:color="auto"/>
              <w:left w:val="single" w:sz="4" w:space="0" w:color="auto"/>
              <w:bottom w:val="single" w:sz="4" w:space="0" w:color="auto"/>
              <w:right w:val="single" w:sz="4" w:space="0" w:color="auto"/>
            </w:tcBorders>
          </w:tcPr>
          <w:p w14:paraId="67252FEB" w14:textId="77777777" w:rsidR="000E7B49" w:rsidRPr="00020619" w:rsidRDefault="000E7B49" w:rsidP="00EF7032">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14:paraId="18AC3539" w14:textId="77777777" w:rsidR="000E7B49" w:rsidRPr="00020619" w:rsidRDefault="000E7B49" w:rsidP="00EF7032">
            <w:pPr>
              <w:pStyle w:val="TAL"/>
            </w:pPr>
            <w:r w:rsidRPr="00020619">
              <w:t>30 kHz SSB SCS, 20 MHz bandwidth, TDD duplex mode</w:t>
            </w:r>
          </w:p>
        </w:tc>
      </w:tr>
      <w:tr w:rsidR="000E7B49" w:rsidRPr="00020619" w14:paraId="19CE918C" w14:textId="77777777" w:rsidTr="00EF7032">
        <w:tc>
          <w:tcPr>
            <w:tcW w:w="2376" w:type="dxa"/>
            <w:tcBorders>
              <w:top w:val="single" w:sz="4" w:space="0" w:color="auto"/>
              <w:left w:val="single" w:sz="4" w:space="0" w:color="auto"/>
              <w:bottom w:val="single" w:sz="4" w:space="0" w:color="auto"/>
              <w:right w:val="single" w:sz="4" w:space="0" w:color="auto"/>
            </w:tcBorders>
          </w:tcPr>
          <w:p w14:paraId="2672BE74" w14:textId="77777777" w:rsidR="000E7B49" w:rsidRPr="00020619" w:rsidRDefault="000E7B49" w:rsidP="00EF7032">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14:paraId="1B013EAF" w14:textId="77777777" w:rsidR="000E7B49" w:rsidRPr="00020619" w:rsidRDefault="000E7B49" w:rsidP="00EF7032">
            <w:pPr>
              <w:pStyle w:val="TAL"/>
            </w:pPr>
            <w:r w:rsidRPr="00020619">
              <w:t>15 kHz SSB SCS, 10 MHz bandwidth, HD-FDD duplex mode</w:t>
            </w:r>
          </w:p>
        </w:tc>
      </w:tr>
      <w:tr w:rsidR="000E7B49" w:rsidRPr="00020619" w14:paraId="6D82D494" w14:textId="77777777" w:rsidTr="00EF7032">
        <w:tc>
          <w:tcPr>
            <w:tcW w:w="9606" w:type="dxa"/>
            <w:gridSpan w:val="2"/>
            <w:tcBorders>
              <w:top w:val="single" w:sz="4" w:space="0" w:color="auto"/>
              <w:left w:val="single" w:sz="4" w:space="0" w:color="auto"/>
              <w:bottom w:val="single" w:sz="4" w:space="0" w:color="auto"/>
              <w:right w:val="single" w:sz="4" w:space="0" w:color="auto"/>
            </w:tcBorders>
          </w:tcPr>
          <w:p w14:paraId="24B276C3" w14:textId="77777777" w:rsidR="000E7B49" w:rsidRPr="00020619" w:rsidRDefault="000E7B49" w:rsidP="00EF7032">
            <w:pPr>
              <w:pStyle w:val="TAN"/>
            </w:pPr>
            <w:r w:rsidRPr="00020619">
              <w:rPr>
                <w:lang w:eastAsia="zh-CN"/>
              </w:rPr>
              <w:t>Note:</w:t>
            </w:r>
            <w:r w:rsidRPr="00020619">
              <w:rPr>
                <w:lang w:eastAsia="zh-CN"/>
              </w:rPr>
              <w:tab/>
            </w:r>
            <w:r w:rsidRPr="00020619">
              <w:t>The UE is only required to be tested in one of the supported test configurations.</w:t>
            </w:r>
          </w:p>
        </w:tc>
      </w:tr>
    </w:tbl>
    <w:p w14:paraId="4F222561" w14:textId="77777777" w:rsidR="000E7B49" w:rsidRPr="00020619" w:rsidRDefault="000E7B49" w:rsidP="000E7B49"/>
    <w:p w14:paraId="6C00DE91" w14:textId="5F857A01" w:rsidR="000E7B49" w:rsidRPr="00020619" w:rsidRDefault="000E7B49" w:rsidP="000E7B49">
      <w:pPr>
        <w:pStyle w:val="TH"/>
      </w:pPr>
      <w:r w:rsidRPr="00020619">
        <w:lastRenderedPageBreak/>
        <w:t xml:space="preserve">Table </w:t>
      </w:r>
      <w:r w:rsidRPr="0056457F">
        <w:t>A.16.6.7.2.2</w:t>
      </w:r>
      <w:r w:rsidRPr="00020619">
        <w:t xml:space="preserve">-2: General test parameters for SA intra-frequency CGI identification of NR </w:t>
      </w:r>
      <w:proofErr w:type="spellStart"/>
      <w:r w:rsidRPr="00020619">
        <w:t>neighbor</w:t>
      </w:r>
      <w:proofErr w:type="spellEnd"/>
      <w:r w:rsidRPr="00020619">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E7B49" w:rsidRPr="00020619" w14:paraId="628312C3"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86742D4" w14:textId="77777777" w:rsidR="000E7B49" w:rsidRPr="00020619" w:rsidRDefault="000E7B49" w:rsidP="00EF7032">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14:paraId="2C7BBD6C" w14:textId="77777777" w:rsidR="000E7B49" w:rsidRPr="00020619" w:rsidRDefault="000E7B49" w:rsidP="00EF7032">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14:paraId="221E9C32" w14:textId="77777777" w:rsidR="000E7B49" w:rsidRPr="00020619" w:rsidRDefault="000E7B49" w:rsidP="00EF7032">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0B5AFA57" w14:textId="77777777" w:rsidR="000E7B49" w:rsidRPr="00020619" w:rsidRDefault="000E7B49" w:rsidP="00EF7032">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14:paraId="3C429CB8" w14:textId="77777777" w:rsidR="000E7B49" w:rsidRPr="00020619" w:rsidRDefault="000E7B49" w:rsidP="00EF7032">
            <w:pPr>
              <w:pStyle w:val="TAH"/>
              <w:rPr>
                <w:rFonts w:cs="Arial"/>
              </w:rPr>
            </w:pPr>
            <w:r w:rsidRPr="00020619">
              <w:t>Comment</w:t>
            </w:r>
          </w:p>
        </w:tc>
      </w:tr>
      <w:tr w:rsidR="000E7B49" w:rsidRPr="00020619" w14:paraId="1A325523"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5973AD76" w14:textId="77777777" w:rsidR="000E7B49" w:rsidRPr="00020619" w:rsidRDefault="000E7B49" w:rsidP="00EF7032">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45D273EA"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35B5AF00"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607686C" w14:textId="77777777" w:rsidR="000E7B49" w:rsidRPr="00020619" w:rsidRDefault="000E7B49" w:rsidP="00EF7032">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353DAD69" w14:textId="77777777" w:rsidR="000E7B49" w:rsidRPr="00020619" w:rsidRDefault="000E7B49" w:rsidP="00EF7032">
            <w:pPr>
              <w:pStyle w:val="TAL"/>
              <w:rPr>
                <w:rFonts w:cs="Arial"/>
              </w:rPr>
            </w:pPr>
          </w:p>
        </w:tc>
      </w:tr>
      <w:tr w:rsidR="000E7B49" w:rsidRPr="00020619" w14:paraId="4EE1A99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7F8D7D7" w14:textId="77777777" w:rsidR="000E7B49" w:rsidRPr="00020619" w:rsidRDefault="000E7B49" w:rsidP="00EF7032">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7D0874" w14:textId="77777777" w:rsidR="000E7B49" w:rsidRPr="00020619" w:rsidRDefault="000E7B49" w:rsidP="00EF703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7BA3092"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E61021" w14:textId="77777777" w:rsidR="000E7B49" w:rsidRPr="00020619" w:rsidRDefault="000E7B49" w:rsidP="00EF7032">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14:paraId="01059995" w14:textId="77777777" w:rsidR="000E7B49" w:rsidRPr="00020619" w:rsidRDefault="000E7B49" w:rsidP="00EF7032">
            <w:pPr>
              <w:pStyle w:val="TAL"/>
              <w:rPr>
                <w:rFonts w:cs="Arial"/>
                <w:b/>
              </w:rPr>
            </w:pPr>
            <w:r w:rsidRPr="00020619">
              <w:rPr>
                <w:bCs/>
              </w:rPr>
              <w:t>Cell to be identified.</w:t>
            </w:r>
          </w:p>
        </w:tc>
      </w:tr>
      <w:tr w:rsidR="000E7B49" w:rsidRPr="00020619" w14:paraId="32C6D59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4233019C" w14:textId="77777777" w:rsidR="000E7B49" w:rsidRPr="00020619" w:rsidRDefault="000E7B49" w:rsidP="00EF7032">
            <w:pPr>
              <w:pStyle w:val="TAL"/>
              <w:rPr>
                <w:rFonts w:cs="Arial"/>
                <w:b/>
                <w:lang w:val="it-IT"/>
              </w:rPr>
            </w:pPr>
            <w:r w:rsidRPr="00020619">
              <w:rPr>
                <w:lang w:val="it-IT"/>
              </w:rPr>
              <w:t xml:space="preserve">RF Channel </w:t>
            </w:r>
            <w:proofErr w:type="spellStart"/>
            <w:r w:rsidRPr="0002061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39D18C1F" w14:textId="77777777" w:rsidR="000E7B49" w:rsidRPr="00020619" w:rsidRDefault="000E7B49" w:rsidP="00EF703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36F961EC" w14:textId="77777777" w:rsidR="000E7B49" w:rsidRPr="00020619" w:rsidRDefault="000E7B49" w:rsidP="00EF7032">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82E5A5A" w14:textId="77777777" w:rsidR="000E7B49" w:rsidRPr="00020619" w:rsidRDefault="000E7B49" w:rsidP="00EF7032">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54CEA57" w14:textId="77777777" w:rsidR="000E7B49" w:rsidRPr="00020619" w:rsidRDefault="000E7B49" w:rsidP="00EF7032">
            <w:pPr>
              <w:pStyle w:val="TAL"/>
              <w:rPr>
                <w:rFonts w:cs="Arial"/>
                <w:b/>
              </w:rPr>
            </w:pPr>
          </w:p>
        </w:tc>
      </w:tr>
      <w:tr w:rsidR="000E7B49" w:rsidRPr="00020619" w14:paraId="5AB9CF81"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0FBB382" w14:textId="77777777" w:rsidR="000E7B49" w:rsidRPr="00020619" w:rsidRDefault="000E7B49" w:rsidP="00EF7032">
            <w:pPr>
              <w:pStyle w:val="TAL"/>
              <w:rPr>
                <w:lang w:val="it-IT" w:eastAsia="zh-CN"/>
              </w:rPr>
            </w:pPr>
            <w:r w:rsidRPr="00020619">
              <w:rPr>
                <w:lang w:val="it-IT" w:eastAsia="zh-CN"/>
              </w:rPr>
              <w:t xml:space="preserve">SSB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23222C90"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1145BD6"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3514248B"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0CAAF74" w14:textId="77777777" w:rsidR="000E7B49" w:rsidRPr="00020619" w:rsidRDefault="000E7B49" w:rsidP="00EF7032">
            <w:pPr>
              <w:pStyle w:val="TAL"/>
              <w:rPr>
                <w:bCs/>
                <w:lang w:eastAsia="zh-CN"/>
              </w:rPr>
            </w:pPr>
          </w:p>
        </w:tc>
      </w:tr>
      <w:tr w:rsidR="000E7B49" w:rsidRPr="00020619" w14:paraId="6A1C6FD6" w14:textId="77777777" w:rsidTr="1F23BAF6">
        <w:trPr>
          <w:cantSplit/>
        </w:trPr>
        <w:tc>
          <w:tcPr>
            <w:tcW w:w="2518" w:type="dxa"/>
            <w:vMerge/>
            <w:vAlign w:val="center"/>
          </w:tcPr>
          <w:p w14:paraId="255A63F4" w14:textId="77777777" w:rsidR="000E7B49" w:rsidRPr="00020619" w:rsidRDefault="000E7B49" w:rsidP="00EF7032">
            <w:pPr>
              <w:pStyle w:val="TAL"/>
              <w:rPr>
                <w:lang w:val="it-IT" w:eastAsia="zh-CN"/>
              </w:rPr>
            </w:pPr>
          </w:p>
        </w:tc>
        <w:tc>
          <w:tcPr>
            <w:tcW w:w="709" w:type="dxa"/>
            <w:vMerge/>
            <w:vAlign w:val="center"/>
          </w:tcPr>
          <w:p w14:paraId="17B9442F"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9798FEC"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7932A34" w14:textId="77777777" w:rsidR="000E7B49" w:rsidRPr="00020619" w:rsidRDefault="000E7B49" w:rsidP="00EF7032">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3C6BBB9" w14:textId="77777777" w:rsidR="000E7B49" w:rsidRPr="00020619" w:rsidRDefault="000E7B49" w:rsidP="00EF7032">
            <w:pPr>
              <w:pStyle w:val="TAL"/>
              <w:rPr>
                <w:bCs/>
                <w:lang w:eastAsia="zh-CN"/>
              </w:rPr>
            </w:pPr>
          </w:p>
        </w:tc>
      </w:tr>
      <w:tr w:rsidR="000E7B49" w:rsidRPr="00020619" w14:paraId="7DCF15E2" w14:textId="77777777" w:rsidTr="1F23BAF6">
        <w:trPr>
          <w:cantSplit/>
        </w:trPr>
        <w:tc>
          <w:tcPr>
            <w:tcW w:w="2518" w:type="dxa"/>
            <w:vMerge/>
            <w:vAlign w:val="center"/>
          </w:tcPr>
          <w:p w14:paraId="5FFB5775" w14:textId="77777777" w:rsidR="000E7B49" w:rsidRPr="00020619" w:rsidRDefault="000E7B49" w:rsidP="00EF7032">
            <w:pPr>
              <w:pStyle w:val="TAL"/>
              <w:rPr>
                <w:lang w:val="it-IT" w:eastAsia="zh-CN"/>
              </w:rPr>
            </w:pPr>
          </w:p>
        </w:tc>
        <w:tc>
          <w:tcPr>
            <w:tcW w:w="709" w:type="dxa"/>
            <w:vMerge/>
            <w:vAlign w:val="center"/>
          </w:tcPr>
          <w:p w14:paraId="485700DD"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CC90490"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6C0DFD4" w14:textId="77777777" w:rsidR="000E7B49" w:rsidRPr="00020619" w:rsidRDefault="000E7B49" w:rsidP="00EF7032">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14:paraId="4057A7D9" w14:textId="77777777" w:rsidR="000E7B49" w:rsidRPr="00020619" w:rsidRDefault="000E7B49" w:rsidP="00EF7032">
            <w:pPr>
              <w:pStyle w:val="TAL"/>
              <w:rPr>
                <w:bCs/>
                <w:lang w:eastAsia="zh-CN"/>
              </w:rPr>
            </w:pPr>
          </w:p>
        </w:tc>
      </w:tr>
      <w:tr w:rsidR="000E7B49" w:rsidRPr="00020619" w14:paraId="2819EABD"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C876814" w14:textId="77777777" w:rsidR="000E7B49" w:rsidRPr="00020619" w:rsidRDefault="000E7B49" w:rsidP="00EF7032">
            <w:pPr>
              <w:pStyle w:val="TAL"/>
              <w:rPr>
                <w:lang w:val="it-IT" w:eastAsia="zh-CN"/>
              </w:rPr>
            </w:pPr>
            <w:r w:rsidRPr="00020619">
              <w:rPr>
                <w:lang w:val="it-IT" w:eastAsia="zh-CN"/>
              </w:rPr>
              <w:t xml:space="preserve">SMTC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1B08D2D"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D24BCE2" w14:textId="77777777" w:rsidR="000E7B49" w:rsidRPr="00020619" w:rsidRDefault="000E7B49" w:rsidP="00EF7032">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756EF327" w14:textId="77777777" w:rsidR="000E7B49" w:rsidRPr="00020619" w:rsidRDefault="000E7B49" w:rsidP="00EF7032">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C732331" w14:textId="77777777" w:rsidR="000E7B49" w:rsidRPr="00020619" w:rsidRDefault="000E7B49" w:rsidP="00EF7032">
            <w:pPr>
              <w:pStyle w:val="TAL"/>
              <w:rPr>
                <w:bCs/>
                <w:lang w:eastAsia="zh-CN"/>
              </w:rPr>
            </w:pPr>
          </w:p>
        </w:tc>
      </w:tr>
      <w:tr w:rsidR="000E7B49" w:rsidRPr="00020619" w14:paraId="26D90496" w14:textId="77777777" w:rsidTr="1F23BAF6">
        <w:trPr>
          <w:cantSplit/>
        </w:trPr>
        <w:tc>
          <w:tcPr>
            <w:tcW w:w="2518" w:type="dxa"/>
            <w:vMerge/>
            <w:vAlign w:val="center"/>
          </w:tcPr>
          <w:p w14:paraId="054F29A2" w14:textId="77777777" w:rsidR="000E7B49" w:rsidRPr="00020619" w:rsidRDefault="000E7B49" w:rsidP="00EF7032">
            <w:pPr>
              <w:pStyle w:val="TAL"/>
              <w:rPr>
                <w:lang w:val="it-IT" w:eastAsia="zh-CN"/>
              </w:rPr>
            </w:pPr>
          </w:p>
        </w:tc>
        <w:tc>
          <w:tcPr>
            <w:tcW w:w="709" w:type="dxa"/>
            <w:vMerge/>
            <w:vAlign w:val="center"/>
          </w:tcPr>
          <w:p w14:paraId="48FCDE94"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7F3AC7C" w14:textId="77777777" w:rsidR="000E7B49" w:rsidRPr="00020619" w:rsidRDefault="000E7B49" w:rsidP="00EF7032">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A2CC6EC"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2D81637" w14:textId="77777777" w:rsidR="000E7B49" w:rsidRPr="00020619" w:rsidRDefault="000E7B49" w:rsidP="00EF7032">
            <w:pPr>
              <w:pStyle w:val="TAL"/>
              <w:rPr>
                <w:bCs/>
                <w:lang w:eastAsia="zh-CN"/>
              </w:rPr>
            </w:pPr>
          </w:p>
        </w:tc>
      </w:tr>
      <w:tr w:rsidR="000E7B49" w:rsidRPr="00020619" w14:paraId="7582766E" w14:textId="77777777" w:rsidTr="1F23BAF6">
        <w:trPr>
          <w:cantSplit/>
        </w:trPr>
        <w:tc>
          <w:tcPr>
            <w:tcW w:w="2518" w:type="dxa"/>
            <w:vMerge/>
            <w:vAlign w:val="center"/>
          </w:tcPr>
          <w:p w14:paraId="6E91C8B4" w14:textId="77777777" w:rsidR="000E7B49" w:rsidRPr="00020619" w:rsidRDefault="000E7B49" w:rsidP="00EF7032">
            <w:pPr>
              <w:pStyle w:val="TAL"/>
              <w:rPr>
                <w:lang w:val="it-IT" w:eastAsia="zh-CN"/>
              </w:rPr>
            </w:pPr>
          </w:p>
        </w:tc>
        <w:tc>
          <w:tcPr>
            <w:tcW w:w="709" w:type="dxa"/>
            <w:vMerge/>
            <w:vAlign w:val="center"/>
          </w:tcPr>
          <w:p w14:paraId="69CD95E7" w14:textId="77777777" w:rsidR="000E7B49" w:rsidRPr="00020619" w:rsidRDefault="000E7B49" w:rsidP="00EF7032">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EFCAA25" w14:textId="77777777" w:rsidR="000E7B49" w:rsidRPr="00020619" w:rsidRDefault="000E7B49" w:rsidP="00EF7032">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E17FE26" w14:textId="77777777" w:rsidR="000E7B49" w:rsidRPr="00020619" w:rsidRDefault="000E7B49" w:rsidP="00EF7032">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97DADD4" w14:textId="77777777" w:rsidR="000E7B49" w:rsidRPr="00020619" w:rsidRDefault="000E7B49" w:rsidP="00EF7032">
            <w:pPr>
              <w:pStyle w:val="TAL"/>
              <w:rPr>
                <w:bCs/>
                <w:lang w:eastAsia="zh-CN"/>
              </w:rPr>
            </w:pPr>
          </w:p>
        </w:tc>
      </w:tr>
      <w:tr w:rsidR="000E7B49" w:rsidRPr="00020619" w14:paraId="305D1500"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90640B0" w14:textId="77777777" w:rsidR="000E7B49" w:rsidRPr="00020619" w:rsidRDefault="000E7B49" w:rsidP="00EF7032">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14:paraId="6FEC7AF9"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E3696E5"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F47B385" w14:textId="77777777" w:rsidR="000E7B49" w:rsidRPr="00020619" w:rsidRDefault="000E7B49" w:rsidP="00EF7032">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2CBED779" w14:textId="77777777" w:rsidR="000E7B49" w:rsidRPr="00020619" w:rsidRDefault="000E7B49" w:rsidP="00EF7032">
            <w:pPr>
              <w:pStyle w:val="TAL"/>
              <w:rPr>
                <w:rFonts w:cs="Arial"/>
              </w:rPr>
            </w:pPr>
          </w:p>
        </w:tc>
      </w:tr>
      <w:tr w:rsidR="000E7B49" w:rsidRPr="00020619" w14:paraId="68C64EA9"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DFB64E2" w14:textId="77777777" w:rsidR="000E7B49" w:rsidRPr="00020619" w:rsidRDefault="000E7B49" w:rsidP="00EF7032">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305A21AC"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0CCA88CC"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0EEAE42" w14:textId="77777777" w:rsidR="000E7B49" w:rsidRPr="00020619" w:rsidRDefault="000E7B49" w:rsidP="00EF7032">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6FA003FF" w14:textId="77777777" w:rsidR="000E7B49" w:rsidRPr="00020619" w:rsidRDefault="000E7B49" w:rsidP="00EF7032">
            <w:pPr>
              <w:pStyle w:val="TAL"/>
              <w:rPr>
                <w:rFonts w:cs="Arial"/>
              </w:rPr>
            </w:pPr>
          </w:p>
        </w:tc>
      </w:tr>
      <w:tr w:rsidR="000E7B49" w:rsidRPr="00020619" w14:paraId="25D319C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AC4A182" w14:textId="77777777" w:rsidR="000E7B49" w:rsidRPr="00020619" w:rsidRDefault="000E7B49" w:rsidP="00EF7032">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14:paraId="0474B23A" w14:textId="77777777" w:rsidR="000E7B49" w:rsidRPr="00020619" w:rsidRDefault="000E7B49" w:rsidP="00EF7032">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BE5FED1"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16D3DB1"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26E477C2" w14:textId="77777777" w:rsidR="000E7B49" w:rsidRPr="00020619" w:rsidRDefault="000E7B49" w:rsidP="00EF7032">
            <w:pPr>
              <w:pStyle w:val="TAL"/>
              <w:rPr>
                <w:rFonts w:cs="Arial"/>
              </w:rPr>
            </w:pPr>
          </w:p>
        </w:tc>
      </w:tr>
      <w:tr w:rsidR="000E7B49" w:rsidRPr="00020619" w14:paraId="60CCD346"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E8FD782" w14:textId="77777777" w:rsidR="000E7B49" w:rsidRPr="00020619" w:rsidRDefault="000E7B49" w:rsidP="00EF7032">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tcPr>
          <w:p w14:paraId="5F4B5A43"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8D2937B"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170B909"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0C7788EE" w14:textId="77777777" w:rsidR="000E7B49" w:rsidRPr="00020619" w:rsidRDefault="000E7B49" w:rsidP="00EF7032">
            <w:pPr>
              <w:pStyle w:val="TAL"/>
              <w:rPr>
                <w:rFonts w:cs="Arial"/>
              </w:rPr>
            </w:pPr>
          </w:p>
        </w:tc>
      </w:tr>
      <w:tr w:rsidR="000E7B49" w:rsidRPr="00020619" w14:paraId="2AC2F82E"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2CD202D7" w14:textId="77777777" w:rsidR="000E7B49" w:rsidRPr="00020619" w:rsidRDefault="000E7B49" w:rsidP="00EF7032">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FC3C6DA"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4B05D61"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FB3751" w14:textId="77777777" w:rsidR="000E7B49" w:rsidRPr="00020619" w:rsidRDefault="000E7B49" w:rsidP="00EF7032">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2C85F98A" w14:textId="77777777" w:rsidR="000E7B49" w:rsidRPr="00020619" w:rsidRDefault="000E7B49" w:rsidP="00EF7032">
            <w:pPr>
              <w:pStyle w:val="TAL"/>
              <w:rPr>
                <w:rFonts w:cs="Arial"/>
              </w:rPr>
            </w:pPr>
            <w:r w:rsidRPr="00020619">
              <w:t>L3 filtering is not used</w:t>
            </w:r>
          </w:p>
        </w:tc>
      </w:tr>
      <w:tr w:rsidR="000E7B49" w:rsidRPr="00020619" w14:paraId="5A9502AD"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14B7B669" w14:textId="77777777" w:rsidR="000E7B49" w:rsidRPr="00020619" w:rsidRDefault="000E7B49" w:rsidP="00EF7032">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DD8860"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5BC5A77C" w14:textId="77777777" w:rsidR="000E7B49" w:rsidRPr="00020619" w:rsidRDefault="000E7B49" w:rsidP="00EF7032">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8B72D5E" w14:textId="77777777" w:rsidR="000E7B49" w:rsidRPr="00020619" w:rsidRDefault="000E7B49" w:rsidP="00EF703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36544983" w14:textId="77777777" w:rsidR="000E7B49" w:rsidRPr="00020619" w:rsidRDefault="000E7B49" w:rsidP="00EF7032">
            <w:pPr>
              <w:pStyle w:val="TAL"/>
              <w:rPr>
                <w:rFonts w:cs="Arial"/>
              </w:rPr>
            </w:pPr>
            <w:r w:rsidRPr="00020619">
              <w:t>OFF</w:t>
            </w:r>
          </w:p>
        </w:tc>
      </w:tr>
      <w:tr w:rsidR="000E7B49" w:rsidRPr="00020619" w14:paraId="64216C1F" w14:textId="77777777" w:rsidTr="1F23BAF6">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19489C1" w14:textId="77777777" w:rsidR="000E7B49" w:rsidRPr="00020619" w:rsidRDefault="000E7B49" w:rsidP="00EF7032">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5A7581F6"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90793D4" w14:textId="77777777" w:rsidR="000E7B49" w:rsidRPr="00020619" w:rsidRDefault="000E7B49" w:rsidP="00EF7032">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62BF2792" w14:textId="77777777" w:rsidR="000E7B49" w:rsidRPr="00020619" w:rsidRDefault="000E7B49" w:rsidP="00EF7032">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14:paraId="5A5DFA08" w14:textId="77777777" w:rsidR="000E7B49" w:rsidRPr="00020619" w:rsidRDefault="000E7B49" w:rsidP="00EF7032">
            <w:pPr>
              <w:pStyle w:val="TAL"/>
            </w:pPr>
            <w:r w:rsidRPr="00020619">
              <w:t>Asynchronous cells.</w:t>
            </w:r>
          </w:p>
          <w:p w14:paraId="624DF79F" w14:textId="77777777" w:rsidR="000E7B49" w:rsidRPr="00020619" w:rsidRDefault="000E7B49" w:rsidP="00EF7032">
            <w:pPr>
              <w:pStyle w:val="TAL"/>
              <w:rPr>
                <w:rFonts w:cs="Arial"/>
              </w:rPr>
            </w:pPr>
            <w:r w:rsidRPr="00020619">
              <w:t>The timing of Cell 2 is 3ms later than the timing of Cell 1.</w:t>
            </w:r>
          </w:p>
        </w:tc>
      </w:tr>
      <w:tr w:rsidR="000E7B49" w:rsidRPr="00020619" w14:paraId="40EA6649" w14:textId="77777777" w:rsidTr="1F23BAF6">
        <w:trPr>
          <w:cantSplit/>
        </w:trPr>
        <w:tc>
          <w:tcPr>
            <w:tcW w:w="2518" w:type="dxa"/>
            <w:vMerge/>
            <w:vAlign w:val="center"/>
          </w:tcPr>
          <w:p w14:paraId="713DC789" w14:textId="77777777" w:rsidR="000E7B49" w:rsidRPr="00020619" w:rsidRDefault="000E7B49" w:rsidP="00EF7032">
            <w:pPr>
              <w:pStyle w:val="TAL"/>
              <w:rPr>
                <w:rFonts w:cs="Arial"/>
              </w:rPr>
            </w:pPr>
          </w:p>
        </w:tc>
        <w:tc>
          <w:tcPr>
            <w:tcW w:w="709" w:type="dxa"/>
            <w:vMerge/>
            <w:vAlign w:val="center"/>
          </w:tcPr>
          <w:p w14:paraId="6A1CD0A6"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6E7D5023" w14:textId="77777777" w:rsidR="000E7B49" w:rsidRPr="00020619" w:rsidRDefault="000E7B49" w:rsidP="00EF7032">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87834C4" w14:textId="77777777" w:rsidR="000E7B49" w:rsidRPr="00020619" w:rsidRDefault="000E7B49" w:rsidP="00EF7032">
            <w:pPr>
              <w:pStyle w:val="TAL"/>
              <w:rPr>
                <w:lang w:eastAsia="zh-CN"/>
              </w:rPr>
            </w:pPr>
            <w:r w:rsidRPr="00020619">
              <w:rPr>
                <w:lang w:eastAsia="zh-CN"/>
              </w:rPr>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168D2C55" w14:textId="77777777" w:rsidR="000E7B49" w:rsidRPr="00020619" w:rsidRDefault="000E7B49" w:rsidP="00EF7032">
            <w:pPr>
              <w:pStyle w:val="TAL"/>
            </w:pPr>
            <w:r w:rsidRPr="00020619">
              <w:t>Synchronous cells</w:t>
            </w:r>
          </w:p>
        </w:tc>
      </w:tr>
      <w:tr w:rsidR="000E7B49" w:rsidRPr="00020619" w14:paraId="5877C09F" w14:textId="77777777" w:rsidTr="1F23BAF6">
        <w:trPr>
          <w:cantSplit/>
        </w:trPr>
        <w:tc>
          <w:tcPr>
            <w:tcW w:w="2518" w:type="dxa"/>
            <w:vMerge/>
            <w:vAlign w:val="center"/>
          </w:tcPr>
          <w:p w14:paraId="7B62DB34" w14:textId="77777777" w:rsidR="000E7B49" w:rsidRPr="00020619" w:rsidRDefault="000E7B49" w:rsidP="00EF7032">
            <w:pPr>
              <w:pStyle w:val="TAL"/>
              <w:rPr>
                <w:rFonts w:cs="Arial"/>
              </w:rPr>
            </w:pPr>
          </w:p>
        </w:tc>
        <w:tc>
          <w:tcPr>
            <w:tcW w:w="709" w:type="dxa"/>
            <w:vMerge/>
            <w:vAlign w:val="center"/>
          </w:tcPr>
          <w:p w14:paraId="1A804E2F" w14:textId="77777777" w:rsidR="000E7B49" w:rsidRPr="00020619" w:rsidRDefault="000E7B49" w:rsidP="00EF7032">
            <w:pPr>
              <w:pStyle w:val="TAC"/>
            </w:pPr>
          </w:p>
        </w:tc>
        <w:tc>
          <w:tcPr>
            <w:tcW w:w="992" w:type="dxa"/>
            <w:tcBorders>
              <w:top w:val="single" w:sz="4" w:space="0" w:color="auto"/>
              <w:left w:val="single" w:sz="4" w:space="0" w:color="auto"/>
              <w:bottom w:val="single" w:sz="4" w:space="0" w:color="auto"/>
              <w:right w:val="single" w:sz="4" w:space="0" w:color="auto"/>
            </w:tcBorders>
          </w:tcPr>
          <w:p w14:paraId="474410F4" w14:textId="77777777" w:rsidR="000E7B49" w:rsidRPr="00020619" w:rsidRDefault="000E7B49" w:rsidP="00EF7032">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194B3D1B" w14:textId="77777777" w:rsidR="000E7B49" w:rsidRPr="00020619" w:rsidRDefault="000E7B49" w:rsidP="00EF7032">
            <w:pPr>
              <w:pStyle w:val="TAL"/>
              <w:rPr>
                <w:lang w:eastAsia="zh-CN"/>
              </w:rPr>
            </w:pPr>
            <w:r w:rsidRPr="00020619">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7673EDD3" w14:textId="77777777" w:rsidR="000E7B49" w:rsidRPr="00020619" w:rsidRDefault="000E7B49" w:rsidP="00EF7032">
            <w:pPr>
              <w:pStyle w:val="TAL"/>
            </w:pPr>
            <w:r w:rsidRPr="00020619">
              <w:t>Synchronous cells</w:t>
            </w:r>
          </w:p>
        </w:tc>
      </w:tr>
      <w:tr w:rsidR="000E7B49" w:rsidRPr="00020619" w14:paraId="5E28BEC7"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05256F1A" w14:textId="77777777" w:rsidR="000E7B49" w:rsidRPr="00020619" w:rsidRDefault="000E7B49" w:rsidP="00EF7032">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14:paraId="0823FC09"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7889299"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D6CF3A9"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57CC92CE" w14:textId="77777777" w:rsidR="000E7B49" w:rsidRPr="00020619" w:rsidRDefault="000E7B49" w:rsidP="00EF7032">
            <w:pPr>
              <w:pStyle w:val="TAL"/>
              <w:rPr>
                <w:rFonts w:cs="Arial"/>
              </w:rPr>
            </w:pPr>
          </w:p>
        </w:tc>
      </w:tr>
      <w:tr w:rsidR="000E7B49" w:rsidRPr="00020619" w14:paraId="7BA49341"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5C2BBF3E" w14:textId="77777777" w:rsidR="000E7B49" w:rsidRPr="00020619" w:rsidRDefault="000E7B49" w:rsidP="00EF7032">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14:paraId="15549D65" w14:textId="77777777" w:rsidR="000E7B49" w:rsidRPr="00020619" w:rsidRDefault="000E7B49" w:rsidP="00EF7032">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A26E66F" w14:textId="77777777" w:rsidR="000E7B49" w:rsidRPr="00020619" w:rsidRDefault="000E7B49" w:rsidP="00EF7032">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16319BF" w14:textId="77777777" w:rsidR="000E7B49" w:rsidRPr="00020619" w:rsidRDefault="000E7B49" w:rsidP="00EF7032">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01DFA409" w14:textId="77777777" w:rsidR="000E7B49" w:rsidRPr="00020619" w:rsidRDefault="000E7B49" w:rsidP="00EF7032">
            <w:pPr>
              <w:pStyle w:val="TAL"/>
              <w:rPr>
                <w:rFonts w:cs="Arial"/>
              </w:rPr>
            </w:pPr>
          </w:p>
        </w:tc>
      </w:tr>
      <w:tr w:rsidR="000E7B49" w:rsidRPr="00020619" w14:paraId="2AF54874" w14:textId="77777777" w:rsidTr="1F23BAF6">
        <w:trPr>
          <w:cantSplit/>
        </w:trPr>
        <w:tc>
          <w:tcPr>
            <w:tcW w:w="2518" w:type="dxa"/>
            <w:tcBorders>
              <w:top w:val="single" w:sz="4" w:space="0" w:color="auto"/>
              <w:left w:val="single" w:sz="4" w:space="0" w:color="auto"/>
              <w:bottom w:val="single" w:sz="4" w:space="0" w:color="auto"/>
              <w:right w:val="single" w:sz="4" w:space="0" w:color="auto"/>
            </w:tcBorders>
          </w:tcPr>
          <w:p w14:paraId="73B22856" w14:textId="7E5ACD79" w:rsidR="000E7B49" w:rsidRPr="00020619" w:rsidRDefault="000E7B49" w:rsidP="00EF7032">
            <w:pPr>
              <w:pStyle w:val="TAL"/>
            </w:pPr>
            <w:del w:id="18" w:author="Nokia" w:date="2023-07-28T11:27:00Z">
              <w:r w:rsidDel="00A36FFF">
                <w:delText>T2</w:delText>
              </w:r>
            </w:del>
            <w:ins w:id="19" w:author="Nokia" w:date="2023-07-28T11:27:00Z">
              <w:r w:rsidR="00A36FFF">
                <w:t>T3</w:t>
              </w:r>
            </w:ins>
          </w:p>
        </w:tc>
        <w:tc>
          <w:tcPr>
            <w:tcW w:w="709" w:type="dxa"/>
            <w:tcBorders>
              <w:top w:val="single" w:sz="4" w:space="0" w:color="auto"/>
              <w:left w:val="single" w:sz="4" w:space="0" w:color="auto"/>
              <w:bottom w:val="single" w:sz="4" w:space="0" w:color="auto"/>
              <w:right w:val="single" w:sz="4" w:space="0" w:color="auto"/>
            </w:tcBorders>
          </w:tcPr>
          <w:p w14:paraId="14C2689A" w14:textId="77777777" w:rsidR="000E7B49" w:rsidRPr="00020619" w:rsidRDefault="000E7B49" w:rsidP="00EF7032">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1338B14" w14:textId="77777777" w:rsidR="000E7B49" w:rsidRPr="00020619" w:rsidRDefault="000E7B49" w:rsidP="00EF7032">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16B3B69" w14:textId="77777777" w:rsidR="000E7B49" w:rsidRPr="00020619" w:rsidRDefault="000E7B49" w:rsidP="00EF7032">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14:paraId="79D2E703" w14:textId="77777777" w:rsidR="000E7B49" w:rsidRPr="00020619" w:rsidRDefault="000E7B49" w:rsidP="00EF7032">
            <w:pPr>
              <w:pStyle w:val="TAL"/>
              <w:rPr>
                <w:rFonts w:cs="Arial"/>
              </w:rPr>
            </w:pPr>
          </w:p>
        </w:tc>
      </w:tr>
    </w:tbl>
    <w:p w14:paraId="1EE94AA8" w14:textId="77777777" w:rsidR="000E7B49" w:rsidRPr="00020619" w:rsidRDefault="000E7B49" w:rsidP="000E7B49"/>
    <w:p w14:paraId="76E1D191" w14:textId="67F64A59" w:rsidR="000E7B49" w:rsidRPr="00020619" w:rsidRDefault="000E7B49" w:rsidP="000E7B49">
      <w:pPr>
        <w:pStyle w:val="TH"/>
      </w:pPr>
      <w:r w:rsidRPr="00020619">
        <w:lastRenderedPageBreak/>
        <w:t>Table</w:t>
      </w:r>
      <w:r w:rsidRPr="0056457F">
        <w:t xml:space="preserve"> A.16.6.7.2</w:t>
      </w:r>
      <w:r>
        <w:t>.2</w:t>
      </w:r>
      <w:r w:rsidRPr="00020619">
        <w:t xml:space="preserve">-3: NR Cell specific test parameters for SA intra-frequency CGI identification of NR </w:t>
      </w:r>
      <w:proofErr w:type="spellStart"/>
      <w:r w:rsidRPr="00020619">
        <w:t>neighbor</w:t>
      </w:r>
      <w:proofErr w:type="spellEnd"/>
      <w:r w:rsidRPr="00020619">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E7B49" w:rsidRPr="00020619" w14:paraId="055E5D5C" w14:textId="77777777" w:rsidTr="1F23BAF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0318CE7" w14:textId="77777777" w:rsidR="000E7B49" w:rsidRPr="00020619" w:rsidRDefault="000E7B49" w:rsidP="00EF7032">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17F7630C" w14:textId="77777777" w:rsidR="000E7B49" w:rsidRPr="00020619" w:rsidRDefault="000E7B49" w:rsidP="00EF7032">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14:paraId="089F70C5" w14:textId="77777777" w:rsidR="000E7B49" w:rsidRPr="00020619" w:rsidRDefault="000E7B49" w:rsidP="00EF7032">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67B5EBE3" w14:textId="77777777" w:rsidR="000E7B49" w:rsidRPr="00020619" w:rsidRDefault="000E7B49" w:rsidP="00EF7032">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14:paraId="492757C1" w14:textId="77777777" w:rsidR="000E7B49" w:rsidRPr="00020619" w:rsidRDefault="000E7B49" w:rsidP="00EF7032">
            <w:pPr>
              <w:pStyle w:val="TAH"/>
              <w:rPr>
                <w:lang w:eastAsia="zh-CN"/>
              </w:rPr>
            </w:pPr>
            <w:r w:rsidRPr="00020619">
              <w:rPr>
                <w:lang w:eastAsia="zh-CN"/>
              </w:rPr>
              <w:t>Cell 2</w:t>
            </w:r>
          </w:p>
        </w:tc>
      </w:tr>
      <w:tr w:rsidR="000E7B49" w:rsidRPr="00020619" w14:paraId="1F9F6774" w14:textId="77777777" w:rsidTr="1F23BAF6">
        <w:trPr>
          <w:cantSplit/>
          <w:trHeight w:val="234"/>
          <w:jc w:val="center"/>
        </w:trPr>
        <w:tc>
          <w:tcPr>
            <w:tcW w:w="1668" w:type="dxa"/>
            <w:vMerge/>
            <w:vAlign w:val="center"/>
          </w:tcPr>
          <w:p w14:paraId="10304886" w14:textId="77777777" w:rsidR="000E7B49" w:rsidRPr="00020619" w:rsidRDefault="000E7B49" w:rsidP="00EF7032">
            <w:pPr>
              <w:pStyle w:val="TAH"/>
              <w:rPr>
                <w:rFonts w:cs="Arial"/>
              </w:rPr>
            </w:pPr>
          </w:p>
        </w:tc>
        <w:tc>
          <w:tcPr>
            <w:tcW w:w="1701" w:type="dxa"/>
            <w:vMerge/>
            <w:vAlign w:val="center"/>
          </w:tcPr>
          <w:p w14:paraId="275AF5B4" w14:textId="77777777" w:rsidR="000E7B49" w:rsidRPr="00020619" w:rsidRDefault="000E7B49" w:rsidP="00EF7032">
            <w:pPr>
              <w:pStyle w:val="TAH"/>
            </w:pPr>
          </w:p>
        </w:tc>
        <w:tc>
          <w:tcPr>
            <w:tcW w:w="1701" w:type="dxa"/>
            <w:vMerge/>
            <w:vAlign w:val="center"/>
          </w:tcPr>
          <w:p w14:paraId="6790B6A2" w14:textId="77777777" w:rsidR="000E7B49" w:rsidRPr="00020619" w:rsidRDefault="000E7B49" w:rsidP="00EF70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5BB4031" w14:textId="77777777" w:rsidR="000E7B49" w:rsidRPr="00020619" w:rsidRDefault="000E7B49" w:rsidP="00EF7032">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B9A5B62" w14:textId="77777777" w:rsidR="000E7B49" w:rsidRPr="00020619" w:rsidRDefault="000E7B49" w:rsidP="00EF7032">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1BB0B8AA" w14:textId="77777777" w:rsidR="000E7B49" w:rsidRPr="00020619" w:rsidRDefault="000E7B49" w:rsidP="00EF7032">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5A9012F" w14:textId="77777777" w:rsidR="000E7B49" w:rsidRPr="00020619" w:rsidRDefault="000E7B49" w:rsidP="00EF7032">
            <w:pPr>
              <w:pStyle w:val="TAH"/>
              <w:rPr>
                <w:lang w:eastAsia="zh-CN"/>
              </w:rPr>
            </w:pPr>
            <w:r w:rsidRPr="00020619">
              <w:rPr>
                <w:lang w:eastAsia="zh-CN"/>
              </w:rPr>
              <w:t>T2</w:t>
            </w:r>
          </w:p>
        </w:tc>
      </w:tr>
      <w:tr w:rsidR="000E7B49" w:rsidRPr="00020619" w14:paraId="3E1CA57B" w14:textId="77777777" w:rsidTr="1F23BAF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1509EE3" w14:textId="77777777" w:rsidR="000E7B49" w:rsidRPr="00020619" w:rsidRDefault="000E7B49" w:rsidP="00EF7032">
            <w:pPr>
              <w:pStyle w:val="TAL"/>
              <w:rPr>
                <w:lang w:val="it-IT" w:eastAsia="zh-CN"/>
              </w:rPr>
            </w:pPr>
            <w:r w:rsidRPr="00020619">
              <w:rPr>
                <w:lang w:val="it-IT" w:eastAsia="zh-CN"/>
              </w:rPr>
              <w:t xml:space="preserve">TDD </w:t>
            </w:r>
            <w:proofErr w:type="spellStart"/>
            <w:r w:rsidRPr="00020619">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4CEC4AD2"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FFF4AC2"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FE3C09B" w14:textId="77777777" w:rsidR="000E7B49" w:rsidRPr="00020619" w:rsidRDefault="000E7B49" w:rsidP="00EF7032">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F60C2C3" w14:textId="77777777" w:rsidR="000E7B49" w:rsidRPr="00020619" w:rsidRDefault="000E7B49" w:rsidP="00EF7032">
            <w:pPr>
              <w:pStyle w:val="TAC"/>
              <w:rPr>
                <w:rFonts w:cs="v4.2.0"/>
                <w:lang w:eastAsia="zh-CN"/>
              </w:rPr>
            </w:pPr>
            <w:r w:rsidRPr="00020619">
              <w:rPr>
                <w:lang w:val="en-US" w:eastAsia="ja-JP"/>
              </w:rPr>
              <w:t>N/A</w:t>
            </w:r>
          </w:p>
        </w:tc>
      </w:tr>
      <w:tr w:rsidR="000E7B49" w:rsidRPr="00020619" w14:paraId="6889BE94" w14:textId="77777777" w:rsidTr="1F23BAF6">
        <w:trPr>
          <w:cantSplit/>
          <w:jc w:val="center"/>
        </w:trPr>
        <w:tc>
          <w:tcPr>
            <w:tcW w:w="1668" w:type="dxa"/>
            <w:vMerge/>
            <w:vAlign w:val="center"/>
          </w:tcPr>
          <w:p w14:paraId="6C053639" w14:textId="77777777" w:rsidR="000E7B49" w:rsidRPr="00020619" w:rsidRDefault="000E7B49" w:rsidP="00EF7032">
            <w:pPr>
              <w:pStyle w:val="TAL"/>
              <w:rPr>
                <w:lang w:val="it-IT" w:eastAsia="zh-CN"/>
              </w:rPr>
            </w:pPr>
          </w:p>
        </w:tc>
        <w:tc>
          <w:tcPr>
            <w:tcW w:w="1701" w:type="dxa"/>
            <w:vMerge/>
            <w:vAlign w:val="center"/>
          </w:tcPr>
          <w:p w14:paraId="1EFE210B"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646720C"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792020A" w14:textId="77777777" w:rsidR="000E7B49" w:rsidRPr="00020619" w:rsidRDefault="000E7B49" w:rsidP="00EF7032">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764FEA5" w14:textId="77777777" w:rsidR="000E7B49" w:rsidRPr="00020619" w:rsidRDefault="000E7B49" w:rsidP="00EF7032">
            <w:pPr>
              <w:pStyle w:val="TAC"/>
              <w:rPr>
                <w:rFonts w:cs="v4.2.0"/>
                <w:lang w:eastAsia="zh-CN"/>
              </w:rPr>
            </w:pPr>
            <w:r w:rsidRPr="00020619">
              <w:rPr>
                <w:lang w:val="en-US" w:eastAsia="ja-JP"/>
              </w:rPr>
              <w:t>TDDConf.1.1</w:t>
            </w:r>
          </w:p>
        </w:tc>
      </w:tr>
      <w:tr w:rsidR="000E7B49" w:rsidRPr="00020619" w14:paraId="60B754B5" w14:textId="77777777" w:rsidTr="1F23BAF6">
        <w:trPr>
          <w:cantSplit/>
          <w:jc w:val="center"/>
        </w:trPr>
        <w:tc>
          <w:tcPr>
            <w:tcW w:w="1668" w:type="dxa"/>
            <w:vMerge/>
            <w:vAlign w:val="center"/>
          </w:tcPr>
          <w:p w14:paraId="07612E47" w14:textId="77777777" w:rsidR="000E7B49" w:rsidRPr="00020619" w:rsidRDefault="000E7B49" w:rsidP="00EF7032">
            <w:pPr>
              <w:pStyle w:val="TAL"/>
              <w:rPr>
                <w:lang w:val="it-IT" w:eastAsia="zh-CN"/>
              </w:rPr>
            </w:pPr>
          </w:p>
        </w:tc>
        <w:tc>
          <w:tcPr>
            <w:tcW w:w="1701" w:type="dxa"/>
            <w:vMerge/>
            <w:vAlign w:val="center"/>
          </w:tcPr>
          <w:p w14:paraId="36390C98"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5A502E7"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66D3008" w14:textId="77777777" w:rsidR="000E7B49" w:rsidRPr="00020619" w:rsidRDefault="000E7B49" w:rsidP="00EF7032">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5D89420" w14:textId="77777777" w:rsidR="000E7B49" w:rsidRPr="00020619" w:rsidRDefault="000E7B49" w:rsidP="00EF7032">
            <w:pPr>
              <w:pStyle w:val="TAC"/>
              <w:rPr>
                <w:rFonts w:cs="v4.2.0"/>
                <w:lang w:eastAsia="zh-CN"/>
              </w:rPr>
            </w:pPr>
            <w:r w:rsidRPr="00020619">
              <w:rPr>
                <w:lang w:val="en-US" w:eastAsia="ja-JP"/>
              </w:rPr>
              <w:t>TDDConf.2.1</w:t>
            </w:r>
          </w:p>
        </w:tc>
      </w:tr>
      <w:tr w:rsidR="000E7B49" w:rsidRPr="00020619" w14:paraId="14D1D9D4"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4398FB9" w14:textId="77777777" w:rsidR="000E7B49" w:rsidRPr="00020619" w:rsidRDefault="000E7B49" w:rsidP="00EF7032">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F4BA298"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73A97AC1"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47D740A3" w14:textId="77777777" w:rsidR="000E7B49" w:rsidRPr="00020619" w:rsidRDefault="000E7B49" w:rsidP="00EF7032">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7D7973D" w14:textId="77777777" w:rsidR="000E7B49" w:rsidRPr="00020619" w:rsidRDefault="000E7B49" w:rsidP="00EF7032">
            <w:pPr>
              <w:pStyle w:val="TAC"/>
              <w:rPr>
                <w:rFonts w:cs="v4.2.0"/>
                <w:lang w:eastAsia="zh-CN"/>
              </w:rPr>
            </w:pPr>
            <w:r w:rsidRPr="00020619">
              <w:rPr>
                <w:rFonts w:cs="v4.2.0"/>
                <w:lang w:eastAsia="zh-CN"/>
              </w:rPr>
              <w:t>N/A</w:t>
            </w:r>
          </w:p>
        </w:tc>
      </w:tr>
      <w:tr w:rsidR="000E7B49" w:rsidRPr="00020619" w14:paraId="3B857B05" w14:textId="77777777" w:rsidTr="1F23BAF6">
        <w:trPr>
          <w:cantSplit/>
          <w:trHeight w:val="229"/>
          <w:jc w:val="center"/>
        </w:trPr>
        <w:tc>
          <w:tcPr>
            <w:tcW w:w="1668" w:type="dxa"/>
            <w:vMerge/>
            <w:vAlign w:val="center"/>
          </w:tcPr>
          <w:p w14:paraId="519E4540" w14:textId="77777777" w:rsidR="000E7B49" w:rsidRPr="00020619" w:rsidRDefault="000E7B49" w:rsidP="00EF7032">
            <w:pPr>
              <w:pStyle w:val="TAL"/>
              <w:rPr>
                <w:lang w:val="it-IT" w:eastAsia="zh-CN"/>
              </w:rPr>
            </w:pPr>
          </w:p>
        </w:tc>
        <w:tc>
          <w:tcPr>
            <w:tcW w:w="1701" w:type="dxa"/>
            <w:vMerge/>
            <w:vAlign w:val="center"/>
          </w:tcPr>
          <w:p w14:paraId="3FD37AAC"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F15EAD5"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6DEB8C1" w14:textId="77777777" w:rsidR="000E7B49" w:rsidRPr="00020619" w:rsidRDefault="000E7B49" w:rsidP="00EF7032">
            <w:pPr>
              <w:pStyle w:val="TAC"/>
              <w:rPr>
                <w:rFonts w:cs="v4.2.0"/>
                <w:lang w:eastAsia="zh-CN"/>
              </w:rPr>
            </w:pPr>
            <w:r w:rsidRPr="00020619">
              <w:rPr>
                <w:rFonts w:cs="v4.2.0"/>
                <w:lang w:eastAsia="zh-CN"/>
              </w:rPr>
              <w:t>SR.1.1 TDD</w:t>
            </w:r>
          </w:p>
        </w:tc>
        <w:tc>
          <w:tcPr>
            <w:tcW w:w="1842" w:type="dxa"/>
            <w:gridSpan w:val="2"/>
            <w:vMerge/>
            <w:vAlign w:val="center"/>
          </w:tcPr>
          <w:p w14:paraId="5962B9F9" w14:textId="77777777" w:rsidR="000E7B49" w:rsidRPr="00020619" w:rsidRDefault="000E7B49" w:rsidP="00EF7032">
            <w:pPr>
              <w:pStyle w:val="TAC"/>
              <w:rPr>
                <w:rFonts w:cs="v4.2.0"/>
                <w:lang w:eastAsia="zh-CN"/>
              </w:rPr>
            </w:pPr>
          </w:p>
        </w:tc>
      </w:tr>
      <w:tr w:rsidR="000E7B49" w:rsidRPr="00020619" w14:paraId="51E7FF09" w14:textId="77777777" w:rsidTr="1F23BAF6">
        <w:trPr>
          <w:cantSplit/>
          <w:trHeight w:val="229"/>
          <w:jc w:val="center"/>
        </w:trPr>
        <w:tc>
          <w:tcPr>
            <w:tcW w:w="1668" w:type="dxa"/>
            <w:vMerge/>
            <w:vAlign w:val="center"/>
          </w:tcPr>
          <w:p w14:paraId="0ACD486F" w14:textId="77777777" w:rsidR="000E7B49" w:rsidRPr="00020619" w:rsidRDefault="000E7B49" w:rsidP="00EF7032">
            <w:pPr>
              <w:pStyle w:val="TAL"/>
              <w:rPr>
                <w:lang w:val="it-IT" w:eastAsia="zh-CN"/>
              </w:rPr>
            </w:pPr>
          </w:p>
        </w:tc>
        <w:tc>
          <w:tcPr>
            <w:tcW w:w="1701" w:type="dxa"/>
            <w:vMerge/>
            <w:vAlign w:val="center"/>
          </w:tcPr>
          <w:p w14:paraId="00608718" w14:textId="77777777" w:rsidR="000E7B49" w:rsidRPr="00020619" w:rsidRDefault="000E7B49" w:rsidP="00EF7032">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22B631C"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585F647" w14:textId="77777777" w:rsidR="000E7B49" w:rsidRPr="00020619" w:rsidRDefault="000E7B49" w:rsidP="00EF7032">
            <w:pPr>
              <w:pStyle w:val="TAC"/>
              <w:rPr>
                <w:rFonts w:cs="v4.2.0"/>
                <w:lang w:eastAsia="zh-CN"/>
              </w:rPr>
            </w:pPr>
            <w:r w:rsidRPr="00020619">
              <w:rPr>
                <w:rFonts w:cs="v4.2.0"/>
                <w:lang w:eastAsia="zh-CN"/>
              </w:rPr>
              <w:t>SR.2.1 TDD</w:t>
            </w:r>
          </w:p>
        </w:tc>
        <w:tc>
          <w:tcPr>
            <w:tcW w:w="1842" w:type="dxa"/>
            <w:gridSpan w:val="2"/>
            <w:vMerge/>
            <w:vAlign w:val="center"/>
          </w:tcPr>
          <w:p w14:paraId="1F45C01E" w14:textId="77777777" w:rsidR="000E7B49" w:rsidRPr="00020619" w:rsidRDefault="000E7B49" w:rsidP="00EF7032">
            <w:pPr>
              <w:pStyle w:val="TAC"/>
              <w:rPr>
                <w:rFonts w:cs="v4.2.0"/>
                <w:lang w:eastAsia="zh-CN"/>
              </w:rPr>
            </w:pPr>
          </w:p>
        </w:tc>
      </w:tr>
      <w:tr w:rsidR="000E7B49" w:rsidRPr="00020619" w14:paraId="4CFA8DB9"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C2FE8B1" w14:textId="77777777" w:rsidR="000E7B49" w:rsidRPr="00020619" w:rsidRDefault="000E7B49" w:rsidP="00EF7032">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4FEA1C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790E9BF"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2D63FC6F" w14:textId="77777777" w:rsidR="000E7B49" w:rsidRPr="00020619" w:rsidRDefault="000E7B49" w:rsidP="00EF7032">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6FD80311" w14:textId="77777777" w:rsidR="000E7B49" w:rsidRPr="00020619" w:rsidRDefault="000E7B49" w:rsidP="00EF7032">
            <w:pPr>
              <w:pStyle w:val="TAC"/>
              <w:rPr>
                <w:rFonts w:cs="v4.2.0"/>
                <w:lang w:eastAsia="zh-CN"/>
              </w:rPr>
            </w:pPr>
            <w:r w:rsidRPr="00020619">
              <w:rPr>
                <w:rFonts w:cs="v4.2.0"/>
                <w:lang w:eastAsia="zh-CN"/>
              </w:rPr>
              <w:t>CR.1.1 FDD</w:t>
            </w:r>
          </w:p>
        </w:tc>
      </w:tr>
      <w:tr w:rsidR="000E7B49" w:rsidRPr="00020619" w14:paraId="20D065E5" w14:textId="77777777" w:rsidTr="1F23BAF6">
        <w:trPr>
          <w:cantSplit/>
          <w:trHeight w:val="229"/>
          <w:jc w:val="center"/>
        </w:trPr>
        <w:tc>
          <w:tcPr>
            <w:tcW w:w="1668" w:type="dxa"/>
            <w:vMerge/>
            <w:vAlign w:val="center"/>
          </w:tcPr>
          <w:p w14:paraId="431BD76F" w14:textId="77777777" w:rsidR="000E7B49" w:rsidRPr="00020619" w:rsidRDefault="000E7B49" w:rsidP="00EF7032">
            <w:pPr>
              <w:pStyle w:val="TAL"/>
              <w:rPr>
                <w:lang w:val="it-IT" w:eastAsia="zh-CN"/>
              </w:rPr>
            </w:pPr>
          </w:p>
        </w:tc>
        <w:tc>
          <w:tcPr>
            <w:tcW w:w="1701" w:type="dxa"/>
            <w:vMerge/>
            <w:vAlign w:val="center"/>
          </w:tcPr>
          <w:p w14:paraId="1E24A660"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F0F7DAC"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05536A9" w14:textId="77777777" w:rsidR="000E7B49" w:rsidRPr="00020619" w:rsidRDefault="000E7B49" w:rsidP="00EF7032">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301E9895" w14:textId="77777777" w:rsidR="000E7B49" w:rsidRPr="00020619" w:rsidRDefault="000E7B49" w:rsidP="00EF7032">
            <w:pPr>
              <w:pStyle w:val="TAC"/>
              <w:rPr>
                <w:rFonts w:cs="v4.2.0"/>
                <w:lang w:eastAsia="zh-CN"/>
              </w:rPr>
            </w:pPr>
            <w:r w:rsidRPr="00020619">
              <w:rPr>
                <w:rFonts w:cs="v4.2.0"/>
                <w:lang w:eastAsia="zh-CN"/>
              </w:rPr>
              <w:t>CR.1.1 TDD</w:t>
            </w:r>
          </w:p>
        </w:tc>
      </w:tr>
      <w:tr w:rsidR="000E7B49" w:rsidRPr="00020619" w14:paraId="40130712" w14:textId="77777777" w:rsidTr="1F23BAF6">
        <w:trPr>
          <w:cantSplit/>
          <w:trHeight w:val="229"/>
          <w:jc w:val="center"/>
        </w:trPr>
        <w:tc>
          <w:tcPr>
            <w:tcW w:w="1668" w:type="dxa"/>
            <w:vMerge/>
            <w:vAlign w:val="center"/>
          </w:tcPr>
          <w:p w14:paraId="75E1CCE4" w14:textId="77777777" w:rsidR="000E7B49" w:rsidRPr="00020619" w:rsidRDefault="000E7B49" w:rsidP="00EF7032">
            <w:pPr>
              <w:pStyle w:val="TAL"/>
              <w:rPr>
                <w:lang w:val="it-IT" w:eastAsia="zh-CN"/>
              </w:rPr>
            </w:pPr>
          </w:p>
        </w:tc>
        <w:tc>
          <w:tcPr>
            <w:tcW w:w="1701" w:type="dxa"/>
            <w:vMerge/>
            <w:vAlign w:val="center"/>
          </w:tcPr>
          <w:p w14:paraId="727E4AB3"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204A93D"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7DD7EE0" w14:textId="77777777" w:rsidR="000E7B49" w:rsidRPr="00020619" w:rsidRDefault="000E7B49" w:rsidP="00EF7032">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475918A3" w14:textId="77777777" w:rsidR="000E7B49" w:rsidRPr="00020619" w:rsidRDefault="000E7B49" w:rsidP="00EF7032">
            <w:pPr>
              <w:pStyle w:val="TAC"/>
              <w:rPr>
                <w:rFonts w:cs="v4.2.0"/>
                <w:lang w:eastAsia="zh-CN"/>
              </w:rPr>
            </w:pPr>
            <w:r w:rsidRPr="00020619">
              <w:rPr>
                <w:rFonts w:cs="v4.2.0"/>
                <w:lang w:eastAsia="zh-CN"/>
              </w:rPr>
              <w:t>CR.2.1 TDD</w:t>
            </w:r>
          </w:p>
        </w:tc>
      </w:tr>
      <w:tr w:rsidR="000E7B49" w:rsidRPr="00020619" w14:paraId="78DBA123" w14:textId="77777777" w:rsidTr="1F23BAF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5031FEC" w14:textId="77777777" w:rsidR="000E7B49" w:rsidRPr="00020619" w:rsidRDefault="000E7B49" w:rsidP="00EF7032">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3EC672B"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F3EAC92"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26F2F9D" w14:textId="77777777" w:rsidR="000E7B49" w:rsidRPr="00020619" w:rsidRDefault="000E7B49" w:rsidP="00EF7032">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4E8253F4" w14:textId="77777777" w:rsidR="000E7B49" w:rsidRPr="00020619" w:rsidRDefault="000E7B49" w:rsidP="00EF7032">
            <w:pPr>
              <w:pStyle w:val="TAC"/>
              <w:rPr>
                <w:rFonts w:cs="v4.2.0"/>
                <w:lang w:eastAsia="zh-CN"/>
              </w:rPr>
            </w:pPr>
            <w:r w:rsidRPr="00020619">
              <w:rPr>
                <w:rFonts w:cs="v4.2.0"/>
                <w:lang w:eastAsia="zh-CN"/>
              </w:rPr>
              <w:t>CCR.1.1 FDD</w:t>
            </w:r>
          </w:p>
        </w:tc>
      </w:tr>
      <w:tr w:rsidR="000E7B49" w:rsidRPr="00020619" w14:paraId="7AF0E4E8" w14:textId="77777777" w:rsidTr="1F23BAF6">
        <w:trPr>
          <w:cantSplit/>
          <w:trHeight w:val="229"/>
          <w:jc w:val="center"/>
        </w:trPr>
        <w:tc>
          <w:tcPr>
            <w:tcW w:w="1668" w:type="dxa"/>
            <w:vMerge/>
            <w:vAlign w:val="center"/>
          </w:tcPr>
          <w:p w14:paraId="1CC1B254" w14:textId="77777777" w:rsidR="000E7B49" w:rsidRPr="00020619" w:rsidRDefault="000E7B49" w:rsidP="00EF7032">
            <w:pPr>
              <w:pStyle w:val="TAL"/>
              <w:rPr>
                <w:lang w:eastAsia="zh-CN"/>
              </w:rPr>
            </w:pPr>
          </w:p>
        </w:tc>
        <w:tc>
          <w:tcPr>
            <w:tcW w:w="1701" w:type="dxa"/>
            <w:vMerge/>
            <w:vAlign w:val="center"/>
          </w:tcPr>
          <w:p w14:paraId="4DE308AC"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9D08541"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F94CF20" w14:textId="77777777" w:rsidR="000E7B49" w:rsidRPr="00020619" w:rsidRDefault="000E7B49" w:rsidP="00EF7032">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3ADAE786" w14:textId="77777777" w:rsidR="000E7B49" w:rsidRPr="00020619" w:rsidRDefault="000E7B49" w:rsidP="00EF7032">
            <w:pPr>
              <w:pStyle w:val="TAC"/>
              <w:rPr>
                <w:rFonts w:cs="v4.2.0"/>
                <w:lang w:eastAsia="zh-CN"/>
              </w:rPr>
            </w:pPr>
            <w:r w:rsidRPr="00020619">
              <w:rPr>
                <w:rFonts w:cs="v4.2.0"/>
                <w:lang w:eastAsia="zh-CN"/>
              </w:rPr>
              <w:t>CCR.1.1 TDD</w:t>
            </w:r>
          </w:p>
        </w:tc>
      </w:tr>
      <w:tr w:rsidR="000E7B49" w:rsidRPr="00020619" w14:paraId="7DC11C72" w14:textId="77777777" w:rsidTr="1F23BAF6">
        <w:trPr>
          <w:cantSplit/>
          <w:trHeight w:val="229"/>
          <w:jc w:val="center"/>
        </w:trPr>
        <w:tc>
          <w:tcPr>
            <w:tcW w:w="1668" w:type="dxa"/>
            <w:vMerge/>
            <w:vAlign w:val="center"/>
          </w:tcPr>
          <w:p w14:paraId="068A8156" w14:textId="77777777" w:rsidR="000E7B49" w:rsidRPr="00020619" w:rsidRDefault="000E7B49" w:rsidP="00EF7032">
            <w:pPr>
              <w:pStyle w:val="TAL"/>
              <w:rPr>
                <w:lang w:eastAsia="zh-CN"/>
              </w:rPr>
            </w:pPr>
          </w:p>
        </w:tc>
        <w:tc>
          <w:tcPr>
            <w:tcW w:w="1701" w:type="dxa"/>
            <w:vMerge/>
            <w:vAlign w:val="center"/>
          </w:tcPr>
          <w:p w14:paraId="0A9066D5" w14:textId="77777777" w:rsidR="000E7B49" w:rsidRPr="00020619" w:rsidRDefault="000E7B49" w:rsidP="00EF7032">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0C5C1C2"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DA71B27" w14:textId="77777777" w:rsidR="000E7B49" w:rsidRPr="00020619" w:rsidRDefault="000E7B49" w:rsidP="00EF7032">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2EC95B52" w14:textId="77777777" w:rsidR="000E7B49" w:rsidRPr="00020619" w:rsidRDefault="000E7B49" w:rsidP="00EF7032">
            <w:pPr>
              <w:pStyle w:val="TAC"/>
              <w:rPr>
                <w:rFonts w:cs="v4.2.0"/>
                <w:lang w:eastAsia="zh-CN"/>
              </w:rPr>
            </w:pPr>
            <w:r w:rsidRPr="00020619">
              <w:rPr>
                <w:rFonts w:cs="v4.2.0"/>
                <w:lang w:eastAsia="zh-CN"/>
              </w:rPr>
              <w:t>CCR.2.1 TDD</w:t>
            </w:r>
          </w:p>
        </w:tc>
      </w:tr>
      <w:tr w:rsidR="000E7B49" w:rsidRPr="00020619" w14:paraId="47089B44"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746D4270" w14:textId="77777777" w:rsidR="000E7B49" w:rsidRPr="00020619" w:rsidRDefault="000E7B49" w:rsidP="00EF7032">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E9ABACD"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0FD048B" w14:textId="77777777" w:rsidR="000E7B49" w:rsidRPr="00020619" w:rsidRDefault="000E7B49" w:rsidP="00EF7032">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75A41991" w14:textId="77777777" w:rsidR="000E7B49" w:rsidRPr="00020619" w:rsidRDefault="000E7B49" w:rsidP="00EF7032">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14:paraId="3375BE0C" w14:textId="77777777" w:rsidR="000E7B49" w:rsidRPr="00020619" w:rsidRDefault="000E7B49" w:rsidP="00EF7032">
            <w:pPr>
              <w:pStyle w:val="TAC"/>
            </w:pPr>
            <w:r w:rsidRPr="00020619">
              <w:t>OP.1</w:t>
            </w:r>
          </w:p>
        </w:tc>
      </w:tr>
      <w:tr w:rsidR="000E7B49" w:rsidRPr="00020619" w14:paraId="19C2A652" w14:textId="77777777" w:rsidTr="1F23BAF6">
        <w:trPr>
          <w:cantSplit/>
          <w:jc w:val="center"/>
        </w:trPr>
        <w:tc>
          <w:tcPr>
            <w:tcW w:w="1668" w:type="dxa"/>
            <w:vMerge w:val="restart"/>
            <w:tcBorders>
              <w:top w:val="single" w:sz="4" w:space="0" w:color="auto"/>
              <w:left w:val="single" w:sz="4" w:space="0" w:color="auto"/>
              <w:right w:val="single" w:sz="4" w:space="0" w:color="auto"/>
            </w:tcBorders>
          </w:tcPr>
          <w:p w14:paraId="30394F6E" w14:textId="77777777" w:rsidR="000E7B49" w:rsidRPr="00020619" w:rsidRDefault="000E7B49" w:rsidP="00EF7032">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14:paraId="21A8ECA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88AA2C5"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299347F1" w14:textId="77777777" w:rsidR="000E7B49" w:rsidRPr="00020619" w:rsidRDefault="000E7B49" w:rsidP="00EF7032">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23BC35E" w14:textId="77777777" w:rsidR="000E7B49" w:rsidRPr="00020619" w:rsidRDefault="000E7B49" w:rsidP="00EF7032">
            <w:pPr>
              <w:pStyle w:val="TAC"/>
            </w:pPr>
            <w:r w:rsidRPr="00020619">
              <w:rPr>
                <w:rFonts w:cs="v4.2.0"/>
                <w:lang w:eastAsia="zh-CN"/>
              </w:rPr>
              <w:t>N/A</w:t>
            </w:r>
          </w:p>
        </w:tc>
      </w:tr>
      <w:tr w:rsidR="000E7B49" w:rsidRPr="00020619" w14:paraId="4F9FC39C" w14:textId="77777777" w:rsidTr="1F23BAF6">
        <w:trPr>
          <w:cantSplit/>
          <w:jc w:val="center"/>
        </w:trPr>
        <w:tc>
          <w:tcPr>
            <w:tcW w:w="1668" w:type="dxa"/>
            <w:vMerge/>
          </w:tcPr>
          <w:p w14:paraId="5B7361F7" w14:textId="77777777" w:rsidR="000E7B49" w:rsidRPr="00020619" w:rsidRDefault="000E7B49" w:rsidP="00EF7032">
            <w:pPr>
              <w:pStyle w:val="TAL"/>
              <w:rPr>
                <w:bCs/>
              </w:rPr>
            </w:pPr>
          </w:p>
        </w:tc>
        <w:tc>
          <w:tcPr>
            <w:tcW w:w="1701" w:type="dxa"/>
            <w:vMerge/>
          </w:tcPr>
          <w:p w14:paraId="74823A30"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2FF2E23" w14:textId="77777777" w:rsidR="000E7B49" w:rsidRPr="00020619" w:rsidRDefault="000E7B49" w:rsidP="00EF7032">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299C15E" w14:textId="77777777" w:rsidR="000E7B49" w:rsidRPr="00020619" w:rsidRDefault="000E7B49" w:rsidP="00EF7032">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F9C0604" w14:textId="77777777" w:rsidR="000E7B49" w:rsidRPr="00020619" w:rsidRDefault="000E7B49" w:rsidP="00EF7032">
            <w:pPr>
              <w:pStyle w:val="TAC"/>
            </w:pPr>
            <w:r w:rsidRPr="00020619">
              <w:rPr>
                <w:rFonts w:cs="v4.2.0"/>
                <w:lang w:eastAsia="zh-CN"/>
              </w:rPr>
              <w:t>N/A</w:t>
            </w:r>
          </w:p>
        </w:tc>
      </w:tr>
      <w:tr w:rsidR="000E7B49" w:rsidRPr="00020619" w14:paraId="30F3C238" w14:textId="77777777" w:rsidTr="1F23BAF6">
        <w:trPr>
          <w:cantSplit/>
          <w:jc w:val="center"/>
        </w:trPr>
        <w:tc>
          <w:tcPr>
            <w:tcW w:w="1668" w:type="dxa"/>
            <w:vMerge/>
          </w:tcPr>
          <w:p w14:paraId="3F2010C3" w14:textId="77777777" w:rsidR="000E7B49" w:rsidRPr="00020619" w:rsidRDefault="000E7B49" w:rsidP="00EF7032">
            <w:pPr>
              <w:pStyle w:val="TAL"/>
              <w:rPr>
                <w:bCs/>
              </w:rPr>
            </w:pPr>
          </w:p>
        </w:tc>
        <w:tc>
          <w:tcPr>
            <w:tcW w:w="1701" w:type="dxa"/>
            <w:vMerge/>
          </w:tcPr>
          <w:p w14:paraId="4C2FE18E"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63ECE0D2" w14:textId="77777777" w:rsidR="000E7B49" w:rsidRPr="00020619" w:rsidRDefault="000E7B49" w:rsidP="00EF7032">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179C922" w14:textId="77777777" w:rsidR="000E7B49" w:rsidRPr="00020619" w:rsidRDefault="000E7B49" w:rsidP="00EF7032">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825E5F6" w14:textId="77777777" w:rsidR="000E7B49" w:rsidRPr="00020619" w:rsidRDefault="000E7B49" w:rsidP="00EF7032">
            <w:pPr>
              <w:pStyle w:val="TAC"/>
            </w:pPr>
            <w:r w:rsidRPr="00020619">
              <w:rPr>
                <w:rFonts w:cs="v4.2.0"/>
                <w:lang w:eastAsia="zh-CN"/>
              </w:rPr>
              <w:t>N/A</w:t>
            </w:r>
          </w:p>
        </w:tc>
      </w:tr>
      <w:tr w:rsidR="000E7B49" w:rsidRPr="00020619" w14:paraId="3DC0371D"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26EAC7F" w14:textId="25986435" w:rsidR="000E7B49" w:rsidRPr="00020619" w:rsidRDefault="000E7B49" w:rsidP="1F23BAF6">
            <w:pPr>
              <w:pStyle w:val="TAL"/>
              <w:rPr>
                <w:lang w:eastAsia="zh-CN"/>
              </w:rPr>
            </w:pPr>
            <w:del w:id="20" w:author="Nokia" w:date="2023-07-28T11:27:00Z">
              <w:r w:rsidRPr="1F23BAF6" w:rsidDel="00A36FFF">
                <w:rPr>
                  <w:lang w:eastAsia="zh-CN"/>
                </w:rPr>
                <w:delText>I</w:delText>
              </w:r>
            </w:del>
            <w:r w:rsidRPr="1F23BAF6">
              <w:rPr>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ADC48EC"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2FE655D6"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3277ACE3" w14:textId="77777777" w:rsidR="000E7B49" w:rsidRPr="00020619" w:rsidRDefault="000E7B49" w:rsidP="00EF7032">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4305882" w14:textId="77777777" w:rsidR="000E7B49" w:rsidRPr="00020619" w:rsidRDefault="000E7B49" w:rsidP="00EF7032">
            <w:pPr>
              <w:pStyle w:val="TAC"/>
            </w:pPr>
            <w:r w:rsidRPr="00020619">
              <w:rPr>
                <w:rFonts w:cs="v4.2.0"/>
                <w:lang w:eastAsia="zh-CN"/>
              </w:rPr>
              <w:t>DLBWP.0.1 ULBWP.0.1</w:t>
            </w:r>
          </w:p>
        </w:tc>
      </w:tr>
      <w:tr w:rsidR="000E7B49" w:rsidRPr="00020619" w14:paraId="294D71A7"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20F1CBE" w14:textId="77777777" w:rsidR="000E7B49" w:rsidRPr="00020619" w:rsidRDefault="000E7B49" w:rsidP="00EF7032">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8CE6A4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1CF3985"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15DE9177" w14:textId="77777777" w:rsidR="000E7B49" w:rsidRPr="00020619" w:rsidRDefault="000E7B49" w:rsidP="00EF7032">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67F3629" w14:textId="77777777" w:rsidR="000E7B49" w:rsidRPr="00020619" w:rsidRDefault="000E7B49" w:rsidP="00EF7032">
            <w:pPr>
              <w:pStyle w:val="TAC"/>
            </w:pPr>
            <w:r w:rsidRPr="00020619">
              <w:rPr>
                <w:rFonts w:cs="v4.2.0"/>
                <w:lang w:eastAsia="zh-CN"/>
              </w:rPr>
              <w:t>DLBWP.1.1</w:t>
            </w:r>
          </w:p>
        </w:tc>
      </w:tr>
      <w:tr w:rsidR="000E7B49" w:rsidRPr="00020619" w14:paraId="7C16E7AE"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B0DD455" w14:textId="77777777" w:rsidR="000E7B49" w:rsidRPr="00020619" w:rsidRDefault="000E7B49" w:rsidP="00EF7032">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979159"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DB006AE"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44FD2B16" w14:textId="77777777" w:rsidR="000E7B49" w:rsidRPr="00020619" w:rsidRDefault="000E7B49" w:rsidP="00EF7032">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F6AB7B8" w14:textId="77777777" w:rsidR="000E7B49" w:rsidRPr="00020619" w:rsidRDefault="000E7B49" w:rsidP="00EF7032">
            <w:pPr>
              <w:pStyle w:val="TAC"/>
              <w:rPr>
                <w:rFonts w:cs="v4.2.0"/>
                <w:lang w:eastAsia="zh-CN"/>
              </w:rPr>
            </w:pPr>
            <w:r w:rsidRPr="00020619">
              <w:rPr>
                <w:rFonts w:cs="v4.2.0"/>
                <w:lang w:eastAsia="zh-CN"/>
              </w:rPr>
              <w:t>ULBWP.1.1</w:t>
            </w:r>
          </w:p>
        </w:tc>
      </w:tr>
      <w:tr w:rsidR="000E7B49" w:rsidRPr="00020619" w14:paraId="22075ADB"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15C2F640" w14:textId="77777777" w:rsidR="000E7B49" w:rsidRPr="00020619" w:rsidRDefault="000E7B49" w:rsidP="00EF7032">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36DA86C"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0E339C2"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382BB180" w14:textId="77777777" w:rsidR="000E7B49" w:rsidRPr="00020619" w:rsidRDefault="000E7B49" w:rsidP="00EF7032">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7F455629" w14:textId="77777777" w:rsidR="000E7B49" w:rsidRPr="00020619" w:rsidRDefault="000E7B49" w:rsidP="00EF7032">
            <w:pPr>
              <w:pStyle w:val="TAC"/>
              <w:rPr>
                <w:rFonts w:cs="v4.2.0"/>
                <w:lang w:eastAsia="zh-CN"/>
              </w:rPr>
            </w:pPr>
            <w:r w:rsidRPr="00020619">
              <w:rPr>
                <w:rFonts w:cs="v4.2.0"/>
                <w:lang w:eastAsia="zh-CN"/>
              </w:rPr>
              <w:t>SSB</w:t>
            </w:r>
          </w:p>
        </w:tc>
      </w:tr>
      <w:tr w:rsidR="000E7B49" w:rsidRPr="00020619" w14:paraId="69A726CF" w14:textId="77777777" w:rsidTr="1F23BAF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F35560F" w14:textId="77777777" w:rsidR="000E7B49" w:rsidRPr="00020619" w:rsidRDefault="000E7B49" w:rsidP="00EF7032">
            <w:pPr>
              <w:pStyle w:val="TAL"/>
              <w:rPr>
                <w:rFonts w:cs="v4.2.0"/>
              </w:rPr>
            </w:pPr>
            <w:r w:rsidRPr="00020619">
              <w:rPr>
                <w:rFonts w:cs="v4.2.0"/>
                <w:noProof/>
                <w:position w:val="-12"/>
                <w:lang w:val="en-US" w:eastAsia="zh-CN"/>
              </w:rPr>
              <w:drawing>
                <wp:inline distT="0" distB="0" distL="0" distR="0" wp14:anchorId="325039B3" wp14:editId="4AC24DDC">
                  <wp:extent cx="259080" cy="238125"/>
                  <wp:effectExtent l="0" t="0" r="7620" b="9525"/>
                  <wp:docPr id="12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0C333067" w14:textId="77777777" w:rsidR="000E7B49" w:rsidRPr="00020619" w:rsidRDefault="000E7B49" w:rsidP="00EF7032">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22D4A6AD"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530B0AB8"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565F38E4" w14:textId="77777777" w:rsidTr="1F23BAF6">
        <w:trPr>
          <w:cantSplit/>
          <w:trHeight w:val="219"/>
          <w:jc w:val="center"/>
        </w:trPr>
        <w:tc>
          <w:tcPr>
            <w:tcW w:w="1668" w:type="dxa"/>
            <w:vMerge/>
            <w:vAlign w:val="center"/>
          </w:tcPr>
          <w:p w14:paraId="4C88B79A" w14:textId="77777777" w:rsidR="000E7B49" w:rsidRPr="00020619" w:rsidRDefault="000E7B49" w:rsidP="00EF7032">
            <w:pPr>
              <w:pStyle w:val="TAL"/>
              <w:rPr>
                <w:rFonts w:cs="v4.2.0"/>
              </w:rPr>
            </w:pPr>
          </w:p>
        </w:tc>
        <w:tc>
          <w:tcPr>
            <w:tcW w:w="1701" w:type="dxa"/>
            <w:vMerge/>
            <w:vAlign w:val="center"/>
          </w:tcPr>
          <w:p w14:paraId="33F87812"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E231E4F" w14:textId="77777777" w:rsidR="000E7B49" w:rsidRPr="00020619" w:rsidRDefault="000E7B49" w:rsidP="00EF7032">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44E9964" w14:textId="77777777" w:rsidR="000E7B49" w:rsidRPr="00020619" w:rsidRDefault="000E7B49" w:rsidP="00EF7032">
            <w:pPr>
              <w:pStyle w:val="TAC"/>
              <w:rPr>
                <w:rFonts w:cs="v4.2.0"/>
                <w:lang w:eastAsia="zh-CN"/>
              </w:rPr>
            </w:pPr>
            <w:r w:rsidRPr="00020619">
              <w:rPr>
                <w:rFonts w:cs="v4.2.0"/>
                <w:lang w:eastAsia="zh-CN"/>
              </w:rPr>
              <w:t>-98</w:t>
            </w:r>
          </w:p>
        </w:tc>
      </w:tr>
      <w:tr w:rsidR="000E7B49" w:rsidRPr="00020619" w14:paraId="64966197" w14:textId="77777777" w:rsidTr="1F23BAF6">
        <w:trPr>
          <w:cantSplit/>
          <w:trHeight w:val="219"/>
          <w:jc w:val="center"/>
        </w:trPr>
        <w:tc>
          <w:tcPr>
            <w:tcW w:w="1668" w:type="dxa"/>
            <w:vMerge/>
            <w:vAlign w:val="center"/>
          </w:tcPr>
          <w:p w14:paraId="1E165913" w14:textId="77777777" w:rsidR="000E7B49" w:rsidRPr="00020619" w:rsidRDefault="000E7B49" w:rsidP="00EF7032">
            <w:pPr>
              <w:pStyle w:val="TAL"/>
              <w:rPr>
                <w:rFonts w:cs="v4.2.0"/>
              </w:rPr>
            </w:pPr>
          </w:p>
        </w:tc>
        <w:tc>
          <w:tcPr>
            <w:tcW w:w="1701" w:type="dxa"/>
            <w:vMerge/>
            <w:vAlign w:val="center"/>
          </w:tcPr>
          <w:p w14:paraId="5A63E400" w14:textId="77777777" w:rsidR="000E7B49" w:rsidRPr="00020619" w:rsidRDefault="000E7B49" w:rsidP="00EF703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52EB362" w14:textId="77777777" w:rsidR="000E7B49" w:rsidRPr="00020619" w:rsidRDefault="000E7B49" w:rsidP="00EF7032">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BA49935" w14:textId="77777777" w:rsidR="000E7B49" w:rsidRPr="00020619" w:rsidRDefault="000E7B49" w:rsidP="00EF7032">
            <w:pPr>
              <w:pStyle w:val="TAC"/>
              <w:rPr>
                <w:rFonts w:cs="v4.2.0"/>
                <w:lang w:eastAsia="zh-CN"/>
              </w:rPr>
            </w:pPr>
            <w:r w:rsidRPr="00020619">
              <w:rPr>
                <w:rFonts w:cs="v4.2.0"/>
                <w:lang w:eastAsia="zh-CN"/>
              </w:rPr>
              <w:t>-95</w:t>
            </w:r>
          </w:p>
        </w:tc>
      </w:tr>
      <w:tr w:rsidR="000E7B49" w:rsidRPr="00020619" w14:paraId="69B82F3E" w14:textId="77777777" w:rsidTr="1F23BAF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82AC7CD" w14:textId="77777777" w:rsidR="000E7B49" w:rsidRPr="00020619" w:rsidRDefault="000E7B49" w:rsidP="00EF7032">
            <w:pPr>
              <w:pStyle w:val="TAL"/>
            </w:pPr>
            <w:r w:rsidRPr="00020619">
              <w:rPr>
                <w:rFonts w:cs="v4.2.0"/>
                <w:noProof/>
                <w:position w:val="-12"/>
                <w:lang w:val="en-US" w:eastAsia="zh-CN"/>
              </w:rPr>
              <w:drawing>
                <wp:inline distT="0" distB="0" distL="0" distR="0" wp14:anchorId="1B31D5DA" wp14:editId="61E5D95F">
                  <wp:extent cx="259080" cy="238125"/>
                  <wp:effectExtent l="0" t="0" r="7620" b="9525"/>
                  <wp:docPr id="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C3FFD89" w14:textId="77777777" w:rsidR="000E7B49" w:rsidRPr="00020619" w:rsidRDefault="000E7B49" w:rsidP="00EF7032">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DEE2033" w14:textId="77777777" w:rsidR="000E7B49" w:rsidRPr="00020619" w:rsidRDefault="000E7B49" w:rsidP="00EF7032">
            <w:pPr>
              <w:pStyle w:val="TAC"/>
              <w:rPr>
                <w:lang w:eastAsia="zh-CN"/>
              </w:rPr>
            </w:pPr>
            <w:r w:rsidRPr="00020619">
              <w:rPr>
                <w:lang w:eastAsia="zh-CN"/>
              </w:rPr>
              <w:t>1, 4</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13561D8C" w14:textId="77777777" w:rsidR="000E7B49" w:rsidRPr="00020619" w:rsidRDefault="000E7B49" w:rsidP="00EF7032">
            <w:pPr>
              <w:pStyle w:val="TAC"/>
            </w:pPr>
            <w:r w:rsidRPr="00020619">
              <w:t>-98</w:t>
            </w:r>
          </w:p>
        </w:tc>
      </w:tr>
      <w:tr w:rsidR="000E7B49" w:rsidRPr="00020619" w14:paraId="6CDA1DB9" w14:textId="77777777" w:rsidTr="1F23BAF6">
        <w:trPr>
          <w:cantSplit/>
          <w:trHeight w:val="124"/>
          <w:jc w:val="center"/>
        </w:trPr>
        <w:tc>
          <w:tcPr>
            <w:tcW w:w="1668" w:type="dxa"/>
            <w:vMerge/>
            <w:vAlign w:val="center"/>
          </w:tcPr>
          <w:p w14:paraId="59F93DE1" w14:textId="77777777" w:rsidR="000E7B49" w:rsidRPr="00020619" w:rsidRDefault="000E7B49" w:rsidP="00EF7032">
            <w:pPr>
              <w:pStyle w:val="TAL"/>
            </w:pPr>
          </w:p>
        </w:tc>
        <w:tc>
          <w:tcPr>
            <w:tcW w:w="1701" w:type="dxa"/>
            <w:vMerge/>
            <w:vAlign w:val="center"/>
          </w:tcPr>
          <w:p w14:paraId="49C7D135"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11B1AA62" w14:textId="77777777" w:rsidR="000E7B49" w:rsidRPr="00020619" w:rsidRDefault="000E7B49" w:rsidP="00EF7032">
            <w:pPr>
              <w:pStyle w:val="TAC"/>
              <w:rPr>
                <w:lang w:eastAsia="zh-CN"/>
              </w:rPr>
            </w:pPr>
            <w:r w:rsidRPr="00020619">
              <w:rPr>
                <w:lang w:eastAsia="zh-CN"/>
              </w:rPr>
              <w:t>2</w:t>
            </w:r>
          </w:p>
        </w:tc>
        <w:tc>
          <w:tcPr>
            <w:tcW w:w="3543" w:type="dxa"/>
            <w:gridSpan w:val="4"/>
            <w:vMerge/>
            <w:vAlign w:val="center"/>
          </w:tcPr>
          <w:p w14:paraId="67E23A0E" w14:textId="77777777" w:rsidR="000E7B49" w:rsidRPr="00020619" w:rsidRDefault="000E7B49" w:rsidP="00EF7032">
            <w:pPr>
              <w:pStyle w:val="TAC"/>
            </w:pPr>
          </w:p>
        </w:tc>
      </w:tr>
      <w:tr w:rsidR="000E7B49" w:rsidRPr="00020619" w14:paraId="646B62A6" w14:textId="77777777" w:rsidTr="1F23BAF6">
        <w:trPr>
          <w:cantSplit/>
          <w:trHeight w:val="124"/>
          <w:jc w:val="center"/>
        </w:trPr>
        <w:tc>
          <w:tcPr>
            <w:tcW w:w="1668" w:type="dxa"/>
            <w:vMerge/>
            <w:vAlign w:val="center"/>
          </w:tcPr>
          <w:p w14:paraId="06B33EF7" w14:textId="77777777" w:rsidR="000E7B49" w:rsidRPr="00020619" w:rsidRDefault="000E7B49" w:rsidP="00EF7032">
            <w:pPr>
              <w:pStyle w:val="TAL"/>
            </w:pPr>
          </w:p>
        </w:tc>
        <w:tc>
          <w:tcPr>
            <w:tcW w:w="1701" w:type="dxa"/>
            <w:vMerge/>
            <w:vAlign w:val="center"/>
          </w:tcPr>
          <w:p w14:paraId="25834DD8"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94E0F37" w14:textId="77777777" w:rsidR="000E7B49" w:rsidRPr="00020619" w:rsidRDefault="000E7B49" w:rsidP="00EF7032">
            <w:pPr>
              <w:pStyle w:val="TAC"/>
              <w:rPr>
                <w:lang w:eastAsia="zh-CN"/>
              </w:rPr>
            </w:pPr>
            <w:r w:rsidRPr="00020619">
              <w:rPr>
                <w:lang w:eastAsia="zh-CN"/>
              </w:rPr>
              <w:t>3</w:t>
            </w:r>
          </w:p>
        </w:tc>
        <w:tc>
          <w:tcPr>
            <w:tcW w:w="3543" w:type="dxa"/>
            <w:gridSpan w:val="4"/>
            <w:vMerge/>
            <w:vAlign w:val="center"/>
          </w:tcPr>
          <w:p w14:paraId="02AA9038" w14:textId="77777777" w:rsidR="000E7B49" w:rsidRPr="00020619" w:rsidRDefault="000E7B49" w:rsidP="00EF7032">
            <w:pPr>
              <w:pStyle w:val="TAC"/>
            </w:pPr>
          </w:p>
        </w:tc>
      </w:tr>
      <w:tr w:rsidR="000E7B49" w:rsidRPr="00020619" w14:paraId="440ABEDD" w14:textId="77777777" w:rsidTr="1F23BAF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6B45DE4" w14:textId="77777777" w:rsidR="000E7B49" w:rsidRPr="00020619" w:rsidRDefault="000E7B49" w:rsidP="00EF7032">
            <w:pPr>
              <w:pStyle w:val="TAL"/>
            </w:pPr>
            <w:r w:rsidRPr="00020619">
              <w:rPr>
                <w:rFonts w:cs="v4.2.0"/>
                <w:noProof/>
                <w:position w:val="-12"/>
                <w:lang w:val="en-US" w:eastAsia="zh-CN"/>
              </w:rPr>
              <w:drawing>
                <wp:inline distT="0" distB="0" distL="0" distR="0" wp14:anchorId="49D0EECC" wp14:editId="6F65E76A">
                  <wp:extent cx="401955" cy="248285"/>
                  <wp:effectExtent l="0" t="0" r="0" b="0"/>
                  <wp:docPr id="12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5082A74E" w14:textId="77777777" w:rsidR="000E7B49" w:rsidRPr="00020619" w:rsidRDefault="000E7B49"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F592D02"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14:paraId="5B207F1D" w14:textId="77777777" w:rsidR="000E7B49" w:rsidRPr="00020619" w:rsidRDefault="000E7B49" w:rsidP="00EF7032">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08B97021" w14:textId="77777777" w:rsidR="000E7B49" w:rsidRPr="00020619" w:rsidRDefault="000E7B49" w:rsidP="00EF7032">
            <w:pPr>
              <w:pStyle w:val="TAC"/>
            </w:pPr>
            <w:r w:rsidRPr="00020619">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4D0F4761"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5E322037" w14:textId="77777777" w:rsidR="000E7B49" w:rsidRPr="00020619" w:rsidRDefault="000E7B49" w:rsidP="00EF7032">
            <w:pPr>
              <w:pStyle w:val="TAC"/>
              <w:rPr>
                <w:rFonts w:cs="v4.2.0"/>
                <w:lang w:eastAsia="zh-CN"/>
              </w:rPr>
            </w:pPr>
            <w:r w:rsidRPr="00020619">
              <w:rPr>
                <w:rFonts w:cs="v4.2.0"/>
                <w:lang w:eastAsia="zh-CN"/>
              </w:rPr>
              <w:t>-1.46</w:t>
            </w:r>
          </w:p>
        </w:tc>
      </w:tr>
      <w:tr w:rsidR="000E7B49" w:rsidRPr="00020619" w14:paraId="42ACA8CA" w14:textId="77777777" w:rsidTr="1F23BAF6">
        <w:trPr>
          <w:cantSplit/>
          <w:trHeight w:val="156"/>
          <w:jc w:val="center"/>
        </w:trPr>
        <w:tc>
          <w:tcPr>
            <w:tcW w:w="1668" w:type="dxa"/>
            <w:vMerge/>
            <w:vAlign w:val="center"/>
          </w:tcPr>
          <w:p w14:paraId="6B48F8CD" w14:textId="77777777" w:rsidR="000E7B49" w:rsidRPr="00020619" w:rsidRDefault="000E7B49" w:rsidP="00EF7032">
            <w:pPr>
              <w:pStyle w:val="TAL"/>
            </w:pPr>
          </w:p>
        </w:tc>
        <w:tc>
          <w:tcPr>
            <w:tcW w:w="1701" w:type="dxa"/>
            <w:vMerge/>
            <w:vAlign w:val="center"/>
          </w:tcPr>
          <w:p w14:paraId="697DCC7A"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1A1A55D7" w14:textId="77777777" w:rsidR="000E7B49" w:rsidRPr="00020619" w:rsidRDefault="000E7B49" w:rsidP="00EF7032">
            <w:pPr>
              <w:pStyle w:val="TAC"/>
              <w:rPr>
                <w:rFonts w:cs="v4.2.0"/>
                <w:lang w:eastAsia="zh-CN"/>
              </w:rPr>
            </w:pPr>
            <w:r w:rsidRPr="00020619">
              <w:rPr>
                <w:rFonts w:cs="v4.2.0"/>
                <w:lang w:eastAsia="zh-CN"/>
              </w:rPr>
              <w:t>2</w:t>
            </w:r>
          </w:p>
        </w:tc>
        <w:tc>
          <w:tcPr>
            <w:tcW w:w="850" w:type="dxa"/>
            <w:vMerge/>
            <w:vAlign w:val="center"/>
          </w:tcPr>
          <w:p w14:paraId="7F5BD3B2" w14:textId="77777777" w:rsidR="000E7B49" w:rsidRPr="00020619" w:rsidRDefault="000E7B49" w:rsidP="00EF7032">
            <w:pPr>
              <w:pStyle w:val="TAC"/>
            </w:pPr>
          </w:p>
        </w:tc>
        <w:tc>
          <w:tcPr>
            <w:tcW w:w="851" w:type="dxa"/>
            <w:vMerge/>
            <w:vAlign w:val="center"/>
          </w:tcPr>
          <w:p w14:paraId="00D55585" w14:textId="77777777" w:rsidR="000E7B49" w:rsidRPr="00020619" w:rsidRDefault="000E7B49" w:rsidP="00EF7032">
            <w:pPr>
              <w:pStyle w:val="TAC"/>
            </w:pPr>
          </w:p>
        </w:tc>
        <w:tc>
          <w:tcPr>
            <w:tcW w:w="921" w:type="dxa"/>
            <w:vMerge/>
            <w:vAlign w:val="center"/>
          </w:tcPr>
          <w:p w14:paraId="133E7A8E" w14:textId="77777777" w:rsidR="000E7B49" w:rsidRPr="00020619" w:rsidRDefault="000E7B49" w:rsidP="00EF7032">
            <w:pPr>
              <w:pStyle w:val="TAC"/>
              <w:rPr>
                <w:rFonts w:cs="v4.2.0"/>
                <w:lang w:eastAsia="zh-CN"/>
              </w:rPr>
            </w:pPr>
          </w:p>
        </w:tc>
        <w:tc>
          <w:tcPr>
            <w:tcW w:w="921" w:type="dxa"/>
            <w:vMerge/>
            <w:vAlign w:val="center"/>
          </w:tcPr>
          <w:p w14:paraId="5EF045A5" w14:textId="77777777" w:rsidR="000E7B49" w:rsidRPr="00020619" w:rsidRDefault="000E7B49" w:rsidP="00EF7032">
            <w:pPr>
              <w:pStyle w:val="TAC"/>
              <w:rPr>
                <w:rFonts w:cs="v4.2.0"/>
                <w:lang w:eastAsia="zh-CN"/>
              </w:rPr>
            </w:pPr>
          </w:p>
        </w:tc>
      </w:tr>
      <w:tr w:rsidR="000E7B49" w:rsidRPr="00020619" w14:paraId="4E8745C2" w14:textId="77777777" w:rsidTr="1F23BAF6">
        <w:trPr>
          <w:cantSplit/>
          <w:trHeight w:val="156"/>
          <w:jc w:val="center"/>
        </w:trPr>
        <w:tc>
          <w:tcPr>
            <w:tcW w:w="1668" w:type="dxa"/>
            <w:vMerge/>
            <w:vAlign w:val="center"/>
          </w:tcPr>
          <w:p w14:paraId="74D42772" w14:textId="77777777" w:rsidR="000E7B49" w:rsidRPr="00020619" w:rsidRDefault="000E7B49" w:rsidP="00EF7032">
            <w:pPr>
              <w:pStyle w:val="TAL"/>
            </w:pPr>
          </w:p>
        </w:tc>
        <w:tc>
          <w:tcPr>
            <w:tcW w:w="1701" w:type="dxa"/>
            <w:vMerge/>
            <w:vAlign w:val="center"/>
          </w:tcPr>
          <w:p w14:paraId="09FA26FF"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CB6AB60" w14:textId="77777777" w:rsidR="000E7B49" w:rsidRPr="00020619" w:rsidRDefault="000E7B49" w:rsidP="00EF7032">
            <w:pPr>
              <w:pStyle w:val="TAC"/>
              <w:rPr>
                <w:rFonts w:cs="v4.2.0"/>
                <w:lang w:eastAsia="zh-CN"/>
              </w:rPr>
            </w:pPr>
            <w:r w:rsidRPr="00020619">
              <w:rPr>
                <w:rFonts w:cs="v4.2.0"/>
                <w:lang w:eastAsia="zh-CN"/>
              </w:rPr>
              <w:t>3</w:t>
            </w:r>
          </w:p>
        </w:tc>
        <w:tc>
          <w:tcPr>
            <w:tcW w:w="850" w:type="dxa"/>
            <w:vMerge/>
            <w:vAlign w:val="center"/>
          </w:tcPr>
          <w:p w14:paraId="66D95831" w14:textId="77777777" w:rsidR="000E7B49" w:rsidRPr="00020619" w:rsidRDefault="000E7B49" w:rsidP="00EF7032">
            <w:pPr>
              <w:pStyle w:val="TAC"/>
            </w:pPr>
          </w:p>
        </w:tc>
        <w:tc>
          <w:tcPr>
            <w:tcW w:w="851" w:type="dxa"/>
            <w:vMerge/>
            <w:vAlign w:val="center"/>
          </w:tcPr>
          <w:p w14:paraId="3B19333B" w14:textId="77777777" w:rsidR="000E7B49" w:rsidRPr="00020619" w:rsidRDefault="000E7B49" w:rsidP="00EF7032">
            <w:pPr>
              <w:pStyle w:val="TAC"/>
            </w:pPr>
          </w:p>
        </w:tc>
        <w:tc>
          <w:tcPr>
            <w:tcW w:w="921" w:type="dxa"/>
            <w:vMerge/>
            <w:vAlign w:val="center"/>
          </w:tcPr>
          <w:p w14:paraId="50CF39B2" w14:textId="77777777" w:rsidR="000E7B49" w:rsidRPr="00020619" w:rsidRDefault="000E7B49" w:rsidP="00EF7032">
            <w:pPr>
              <w:pStyle w:val="TAC"/>
              <w:rPr>
                <w:rFonts w:cs="v4.2.0"/>
                <w:lang w:eastAsia="zh-CN"/>
              </w:rPr>
            </w:pPr>
          </w:p>
        </w:tc>
        <w:tc>
          <w:tcPr>
            <w:tcW w:w="921" w:type="dxa"/>
            <w:vMerge/>
            <w:vAlign w:val="center"/>
          </w:tcPr>
          <w:p w14:paraId="38E544A5" w14:textId="77777777" w:rsidR="000E7B49" w:rsidRPr="00020619" w:rsidRDefault="000E7B49" w:rsidP="00EF7032">
            <w:pPr>
              <w:pStyle w:val="TAC"/>
              <w:rPr>
                <w:rFonts w:cs="v4.2.0"/>
                <w:lang w:eastAsia="zh-CN"/>
              </w:rPr>
            </w:pPr>
          </w:p>
        </w:tc>
      </w:tr>
      <w:tr w:rsidR="000E7B49" w:rsidRPr="00020619" w14:paraId="106B6CBE" w14:textId="77777777" w:rsidTr="1F23BAF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68BF8D2" w14:textId="77777777" w:rsidR="000E7B49" w:rsidRPr="00020619" w:rsidRDefault="000E7B49" w:rsidP="00EF7032">
            <w:pPr>
              <w:pStyle w:val="TAL"/>
            </w:pPr>
            <w:r w:rsidRPr="00020619">
              <w:rPr>
                <w:rFonts w:cs="v4.2.0"/>
                <w:noProof/>
                <w:position w:val="-12"/>
                <w:lang w:val="en-US" w:eastAsia="zh-CN"/>
              </w:rPr>
              <w:drawing>
                <wp:inline distT="0" distB="0" distL="0" distR="0" wp14:anchorId="336BCF82" wp14:editId="4A048DC3">
                  <wp:extent cx="512445" cy="248285"/>
                  <wp:effectExtent l="0" t="0" r="1905" b="0"/>
                  <wp:docPr id="12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32D565DC" w14:textId="77777777" w:rsidR="000E7B49" w:rsidRPr="00020619" w:rsidRDefault="000E7B49" w:rsidP="00EF7032">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FB16D08"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14:paraId="14B0AA05" w14:textId="77777777" w:rsidR="000E7B49" w:rsidRPr="00020619" w:rsidRDefault="000E7B49" w:rsidP="00EF7032">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58773AB0" w14:textId="77777777" w:rsidR="000E7B49" w:rsidRPr="00020619" w:rsidRDefault="000E7B49" w:rsidP="00EF7032">
            <w:pPr>
              <w:pStyle w:val="TAC"/>
            </w:pPr>
            <w:r w:rsidRPr="00020619">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7113469B" w14:textId="77777777" w:rsidR="000E7B49" w:rsidRPr="00020619" w:rsidRDefault="000E7B49" w:rsidP="00EF7032">
            <w:pPr>
              <w:pStyle w:val="TAC"/>
              <w:rPr>
                <w:rFonts w:cs="v4.2.0"/>
              </w:rPr>
            </w:pPr>
            <w:r w:rsidRPr="0002061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0B888BE4" w14:textId="77777777" w:rsidR="000E7B49" w:rsidRPr="00020619" w:rsidRDefault="000E7B49" w:rsidP="00EF7032">
            <w:pPr>
              <w:pStyle w:val="TAC"/>
              <w:rPr>
                <w:rFonts w:cs="v4.2.0"/>
              </w:rPr>
            </w:pPr>
            <w:r w:rsidRPr="00020619">
              <w:rPr>
                <w:rFonts w:cs="v4.2.0"/>
              </w:rPr>
              <w:t>4</w:t>
            </w:r>
          </w:p>
        </w:tc>
      </w:tr>
      <w:tr w:rsidR="000E7B49" w:rsidRPr="00020619" w14:paraId="55292CD5" w14:textId="77777777" w:rsidTr="1F23BAF6">
        <w:trPr>
          <w:cantSplit/>
          <w:trHeight w:val="156"/>
          <w:jc w:val="center"/>
        </w:trPr>
        <w:tc>
          <w:tcPr>
            <w:tcW w:w="1668" w:type="dxa"/>
            <w:vMerge/>
            <w:vAlign w:val="center"/>
          </w:tcPr>
          <w:p w14:paraId="0437705F" w14:textId="77777777" w:rsidR="000E7B49" w:rsidRPr="00020619" w:rsidRDefault="000E7B49" w:rsidP="00EF7032">
            <w:pPr>
              <w:pStyle w:val="TAL"/>
            </w:pPr>
          </w:p>
        </w:tc>
        <w:tc>
          <w:tcPr>
            <w:tcW w:w="1701" w:type="dxa"/>
            <w:vMerge/>
            <w:vAlign w:val="center"/>
          </w:tcPr>
          <w:p w14:paraId="5DDE9A97"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FDD87E5" w14:textId="77777777" w:rsidR="000E7B49" w:rsidRPr="00020619" w:rsidRDefault="000E7B49" w:rsidP="00EF7032">
            <w:pPr>
              <w:pStyle w:val="TAC"/>
              <w:rPr>
                <w:rFonts w:cs="v4.2.0"/>
                <w:lang w:eastAsia="zh-CN"/>
              </w:rPr>
            </w:pPr>
            <w:r w:rsidRPr="00020619">
              <w:rPr>
                <w:rFonts w:cs="v4.2.0"/>
                <w:lang w:eastAsia="zh-CN"/>
              </w:rPr>
              <w:t>2</w:t>
            </w:r>
          </w:p>
        </w:tc>
        <w:tc>
          <w:tcPr>
            <w:tcW w:w="850" w:type="dxa"/>
            <w:vMerge/>
            <w:vAlign w:val="center"/>
          </w:tcPr>
          <w:p w14:paraId="30B32B64" w14:textId="77777777" w:rsidR="000E7B49" w:rsidRPr="00020619" w:rsidRDefault="000E7B49" w:rsidP="00EF7032">
            <w:pPr>
              <w:pStyle w:val="TAC"/>
            </w:pPr>
          </w:p>
        </w:tc>
        <w:tc>
          <w:tcPr>
            <w:tcW w:w="851" w:type="dxa"/>
            <w:vMerge/>
            <w:vAlign w:val="center"/>
          </w:tcPr>
          <w:p w14:paraId="649474F1" w14:textId="77777777" w:rsidR="000E7B49" w:rsidRPr="00020619" w:rsidRDefault="000E7B49" w:rsidP="00EF7032">
            <w:pPr>
              <w:pStyle w:val="TAC"/>
            </w:pPr>
          </w:p>
        </w:tc>
        <w:tc>
          <w:tcPr>
            <w:tcW w:w="921" w:type="dxa"/>
            <w:vMerge/>
            <w:vAlign w:val="center"/>
          </w:tcPr>
          <w:p w14:paraId="2E5724AF" w14:textId="77777777" w:rsidR="000E7B49" w:rsidRPr="00020619" w:rsidRDefault="000E7B49" w:rsidP="00EF7032">
            <w:pPr>
              <w:pStyle w:val="TAC"/>
              <w:rPr>
                <w:rFonts w:cs="v4.2.0"/>
              </w:rPr>
            </w:pPr>
          </w:p>
        </w:tc>
        <w:tc>
          <w:tcPr>
            <w:tcW w:w="921" w:type="dxa"/>
            <w:vMerge/>
            <w:vAlign w:val="center"/>
          </w:tcPr>
          <w:p w14:paraId="60270CF6" w14:textId="77777777" w:rsidR="000E7B49" w:rsidRPr="00020619" w:rsidRDefault="000E7B49" w:rsidP="00EF7032">
            <w:pPr>
              <w:pStyle w:val="TAC"/>
              <w:rPr>
                <w:rFonts w:cs="v4.2.0"/>
              </w:rPr>
            </w:pPr>
          </w:p>
        </w:tc>
      </w:tr>
      <w:tr w:rsidR="000E7B49" w:rsidRPr="00020619" w14:paraId="4B55CBC3" w14:textId="77777777" w:rsidTr="1F23BAF6">
        <w:trPr>
          <w:cantSplit/>
          <w:trHeight w:val="156"/>
          <w:jc w:val="center"/>
        </w:trPr>
        <w:tc>
          <w:tcPr>
            <w:tcW w:w="1668" w:type="dxa"/>
            <w:vMerge/>
            <w:vAlign w:val="center"/>
          </w:tcPr>
          <w:p w14:paraId="27A9BDB3" w14:textId="77777777" w:rsidR="000E7B49" w:rsidRPr="00020619" w:rsidRDefault="000E7B49" w:rsidP="00EF7032">
            <w:pPr>
              <w:pStyle w:val="TAL"/>
            </w:pPr>
          </w:p>
        </w:tc>
        <w:tc>
          <w:tcPr>
            <w:tcW w:w="1701" w:type="dxa"/>
            <w:vMerge/>
            <w:vAlign w:val="center"/>
          </w:tcPr>
          <w:p w14:paraId="35DF3918"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F9E28FB" w14:textId="77777777" w:rsidR="000E7B49" w:rsidRPr="00020619" w:rsidRDefault="000E7B49" w:rsidP="00EF7032">
            <w:pPr>
              <w:pStyle w:val="TAC"/>
              <w:rPr>
                <w:rFonts w:cs="v4.2.0"/>
                <w:lang w:eastAsia="zh-CN"/>
              </w:rPr>
            </w:pPr>
            <w:r w:rsidRPr="00020619">
              <w:rPr>
                <w:rFonts w:cs="v4.2.0"/>
                <w:lang w:eastAsia="zh-CN"/>
              </w:rPr>
              <w:t>3</w:t>
            </w:r>
          </w:p>
        </w:tc>
        <w:tc>
          <w:tcPr>
            <w:tcW w:w="850" w:type="dxa"/>
            <w:vMerge/>
            <w:vAlign w:val="center"/>
          </w:tcPr>
          <w:p w14:paraId="0197082B" w14:textId="77777777" w:rsidR="000E7B49" w:rsidRPr="00020619" w:rsidRDefault="000E7B49" w:rsidP="00EF7032">
            <w:pPr>
              <w:pStyle w:val="TAC"/>
            </w:pPr>
          </w:p>
        </w:tc>
        <w:tc>
          <w:tcPr>
            <w:tcW w:w="851" w:type="dxa"/>
            <w:vMerge/>
            <w:vAlign w:val="center"/>
          </w:tcPr>
          <w:p w14:paraId="1A210B14" w14:textId="77777777" w:rsidR="000E7B49" w:rsidRPr="00020619" w:rsidRDefault="000E7B49" w:rsidP="00EF7032">
            <w:pPr>
              <w:pStyle w:val="TAC"/>
            </w:pPr>
          </w:p>
        </w:tc>
        <w:tc>
          <w:tcPr>
            <w:tcW w:w="921" w:type="dxa"/>
            <w:vMerge/>
            <w:vAlign w:val="center"/>
          </w:tcPr>
          <w:p w14:paraId="00B2AD40" w14:textId="77777777" w:rsidR="000E7B49" w:rsidRPr="00020619" w:rsidRDefault="000E7B49" w:rsidP="00EF7032">
            <w:pPr>
              <w:pStyle w:val="TAC"/>
              <w:rPr>
                <w:rFonts w:cs="v4.2.0"/>
              </w:rPr>
            </w:pPr>
          </w:p>
        </w:tc>
        <w:tc>
          <w:tcPr>
            <w:tcW w:w="921" w:type="dxa"/>
            <w:vMerge/>
            <w:vAlign w:val="center"/>
          </w:tcPr>
          <w:p w14:paraId="61AD2AF4" w14:textId="77777777" w:rsidR="000E7B49" w:rsidRPr="00020619" w:rsidRDefault="000E7B49" w:rsidP="00EF7032">
            <w:pPr>
              <w:pStyle w:val="TAC"/>
              <w:rPr>
                <w:rFonts w:cs="v4.2.0"/>
              </w:rPr>
            </w:pPr>
          </w:p>
        </w:tc>
      </w:tr>
      <w:tr w:rsidR="000E7B49" w:rsidRPr="00020619" w14:paraId="5FE463F5"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576E1DD" w14:textId="77777777" w:rsidR="000E7B49" w:rsidRPr="00020619" w:rsidRDefault="000E7B49" w:rsidP="00EF7032">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2CC3B5F3" w14:textId="77777777" w:rsidR="000E7B49" w:rsidRPr="00020619" w:rsidRDefault="000E7B49" w:rsidP="00EF7032">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6B27FCDF"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14:paraId="781CEFCB" w14:textId="77777777" w:rsidR="000E7B49" w:rsidRPr="00020619" w:rsidRDefault="000E7B49" w:rsidP="00EF7032">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09283776" w14:textId="77777777" w:rsidR="000E7B49" w:rsidRPr="00020619" w:rsidRDefault="000E7B49" w:rsidP="00EF7032">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6E44EF4"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FB5E378"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42A55AC0" w14:textId="77777777" w:rsidTr="1F23BAF6">
        <w:trPr>
          <w:cantSplit/>
          <w:trHeight w:val="197"/>
          <w:jc w:val="center"/>
        </w:trPr>
        <w:tc>
          <w:tcPr>
            <w:tcW w:w="1668" w:type="dxa"/>
            <w:vMerge/>
            <w:vAlign w:val="center"/>
          </w:tcPr>
          <w:p w14:paraId="57DBA763" w14:textId="77777777" w:rsidR="000E7B49" w:rsidRPr="00020619" w:rsidRDefault="000E7B49" w:rsidP="00EF7032">
            <w:pPr>
              <w:pStyle w:val="TAL"/>
            </w:pPr>
          </w:p>
        </w:tc>
        <w:tc>
          <w:tcPr>
            <w:tcW w:w="1701" w:type="dxa"/>
            <w:vMerge/>
            <w:vAlign w:val="center"/>
          </w:tcPr>
          <w:p w14:paraId="20B164B2"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5070D170"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1F8830" w14:textId="77777777" w:rsidR="000E7B49" w:rsidRPr="00020619" w:rsidRDefault="000E7B49" w:rsidP="00EF7032">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3BB84C64" w14:textId="77777777" w:rsidR="000E7B49" w:rsidRPr="00020619" w:rsidRDefault="000E7B49" w:rsidP="00EF7032">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8575F96"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AFACD5E" w14:textId="77777777" w:rsidR="000E7B49" w:rsidRPr="00020619" w:rsidRDefault="000E7B49" w:rsidP="00EF7032">
            <w:pPr>
              <w:pStyle w:val="TAC"/>
              <w:rPr>
                <w:rFonts w:cs="v4.2.0"/>
                <w:lang w:eastAsia="zh-CN"/>
              </w:rPr>
            </w:pPr>
            <w:r w:rsidRPr="00020619">
              <w:rPr>
                <w:rFonts w:cs="v4.2.0"/>
                <w:lang w:eastAsia="zh-CN"/>
              </w:rPr>
              <w:t>-94</w:t>
            </w:r>
          </w:p>
        </w:tc>
      </w:tr>
      <w:tr w:rsidR="000E7B49" w:rsidRPr="00020619" w14:paraId="78618229" w14:textId="77777777" w:rsidTr="1F23BAF6">
        <w:trPr>
          <w:cantSplit/>
          <w:trHeight w:val="197"/>
          <w:jc w:val="center"/>
        </w:trPr>
        <w:tc>
          <w:tcPr>
            <w:tcW w:w="1668" w:type="dxa"/>
            <w:vMerge/>
            <w:vAlign w:val="center"/>
          </w:tcPr>
          <w:p w14:paraId="5C975C27" w14:textId="77777777" w:rsidR="000E7B49" w:rsidRPr="00020619" w:rsidRDefault="000E7B49" w:rsidP="00EF7032">
            <w:pPr>
              <w:pStyle w:val="TAL"/>
            </w:pPr>
          </w:p>
        </w:tc>
        <w:tc>
          <w:tcPr>
            <w:tcW w:w="1701" w:type="dxa"/>
            <w:vMerge/>
            <w:vAlign w:val="center"/>
          </w:tcPr>
          <w:p w14:paraId="35B72D4B"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4F516A04"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5CF825" w14:textId="77777777" w:rsidR="000E7B49" w:rsidRPr="00020619" w:rsidRDefault="000E7B49" w:rsidP="00EF7032">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66A84B00" w14:textId="77777777" w:rsidR="000E7B49" w:rsidRPr="00020619" w:rsidRDefault="000E7B49" w:rsidP="00EF7032">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61523B9B" w14:textId="77777777" w:rsidR="000E7B49" w:rsidRPr="00020619" w:rsidRDefault="000E7B49" w:rsidP="00EF7032">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AC5913C" w14:textId="77777777" w:rsidR="000E7B49" w:rsidRPr="00020619" w:rsidRDefault="000E7B49" w:rsidP="00EF7032">
            <w:pPr>
              <w:pStyle w:val="TAC"/>
              <w:rPr>
                <w:rFonts w:cs="v4.2.0"/>
                <w:lang w:eastAsia="zh-CN"/>
              </w:rPr>
            </w:pPr>
            <w:r w:rsidRPr="00020619">
              <w:rPr>
                <w:rFonts w:cs="v4.2.0"/>
                <w:lang w:eastAsia="zh-CN"/>
              </w:rPr>
              <w:t>-91</w:t>
            </w:r>
          </w:p>
        </w:tc>
      </w:tr>
      <w:tr w:rsidR="000E7B49" w:rsidRPr="00020619" w14:paraId="1C0ED7C4" w14:textId="77777777" w:rsidTr="1F23BAF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FCB5727" w14:textId="77777777" w:rsidR="000E7B49" w:rsidRPr="00020619" w:rsidRDefault="000E7B49" w:rsidP="00EF7032">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46DB618A"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6939B3F6" w14:textId="77777777" w:rsidR="000E7B49" w:rsidRPr="00020619" w:rsidRDefault="000E7B49" w:rsidP="00EF7032">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14:paraId="65B9D37C"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24F32433"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EC07E70"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59BF5438"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5E1B5D00" w14:textId="77777777" w:rsidTr="1F23BAF6">
        <w:trPr>
          <w:cantSplit/>
          <w:trHeight w:val="197"/>
          <w:jc w:val="center"/>
        </w:trPr>
        <w:tc>
          <w:tcPr>
            <w:tcW w:w="1668" w:type="dxa"/>
            <w:vMerge/>
            <w:vAlign w:val="center"/>
          </w:tcPr>
          <w:p w14:paraId="00783181"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E0FD74A" w14:textId="77777777" w:rsidR="000E7B49" w:rsidRPr="00020619" w:rsidRDefault="000E7B49" w:rsidP="00EF7032">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60C2F8EA" w14:textId="77777777" w:rsidR="000E7B49" w:rsidRPr="00020619" w:rsidRDefault="000E7B49" w:rsidP="00EF7032">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32D415D8" w14:textId="77777777" w:rsidR="000E7B49" w:rsidRPr="00020619" w:rsidRDefault="000E7B49" w:rsidP="00EF7032">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D56BFC3" w14:textId="77777777" w:rsidR="000E7B49" w:rsidRPr="00020619" w:rsidRDefault="000E7B49" w:rsidP="00EF7032">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4074978" w14:textId="77777777" w:rsidR="000E7B49" w:rsidRPr="00020619" w:rsidRDefault="000E7B49" w:rsidP="00EF7032">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369A7230" w14:textId="77777777" w:rsidR="000E7B49" w:rsidRPr="00020619" w:rsidRDefault="000E7B49" w:rsidP="00EF7032">
            <w:pPr>
              <w:pStyle w:val="TAC"/>
              <w:rPr>
                <w:rFonts w:cs="v4.2.0"/>
                <w:lang w:eastAsia="zh-CN"/>
              </w:rPr>
            </w:pPr>
            <w:r w:rsidRPr="00020619">
              <w:rPr>
                <w:rFonts w:cs="v4.2.0"/>
                <w:lang w:eastAsia="zh-CN"/>
              </w:rPr>
              <w:t>-62.25</w:t>
            </w:r>
          </w:p>
        </w:tc>
      </w:tr>
      <w:tr w:rsidR="000E7B49" w:rsidRPr="00020619" w14:paraId="54ABE7C8" w14:textId="77777777" w:rsidTr="1F23BAF6">
        <w:trPr>
          <w:cantSplit/>
          <w:trHeight w:val="197"/>
          <w:jc w:val="center"/>
        </w:trPr>
        <w:tc>
          <w:tcPr>
            <w:tcW w:w="1668" w:type="dxa"/>
            <w:vMerge/>
            <w:vAlign w:val="center"/>
          </w:tcPr>
          <w:p w14:paraId="5ACBA05D" w14:textId="77777777" w:rsidR="000E7B49" w:rsidRPr="00020619" w:rsidRDefault="000E7B49" w:rsidP="00EF703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0D4080B" w14:textId="77777777" w:rsidR="000E7B49" w:rsidRPr="00020619" w:rsidRDefault="000E7B49" w:rsidP="00EF7032">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71457C4A" w14:textId="77777777" w:rsidR="000E7B49" w:rsidRPr="00020619" w:rsidRDefault="000E7B49" w:rsidP="00EF7032">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11BE0B1C" w14:textId="77777777" w:rsidR="000E7B49" w:rsidRPr="00020619" w:rsidRDefault="000E7B49" w:rsidP="00EF7032">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14:paraId="42BCFE20" w14:textId="77777777" w:rsidR="000E7B49" w:rsidRPr="00020619" w:rsidRDefault="000E7B49" w:rsidP="00EF7032">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14:paraId="676DDA01" w14:textId="77777777" w:rsidR="000E7B49" w:rsidRPr="00020619" w:rsidRDefault="000E7B49" w:rsidP="00EF7032">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14:paraId="7C514408" w14:textId="77777777" w:rsidR="000E7B49" w:rsidRPr="00020619" w:rsidRDefault="000E7B49" w:rsidP="00EF7032">
            <w:pPr>
              <w:pStyle w:val="TAC"/>
              <w:rPr>
                <w:rFonts w:cs="v4.2.0"/>
                <w:lang w:eastAsia="zh-CN"/>
              </w:rPr>
            </w:pPr>
            <w:r w:rsidRPr="00020619">
              <w:rPr>
                <w:rFonts w:cs="v4.2.0"/>
                <w:lang w:eastAsia="zh-CN"/>
              </w:rPr>
              <w:t>-59.32</w:t>
            </w:r>
          </w:p>
        </w:tc>
      </w:tr>
      <w:tr w:rsidR="000E7B49" w:rsidRPr="00020619" w14:paraId="3AD9D416" w14:textId="77777777" w:rsidTr="1F23BAF6">
        <w:trPr>
          <w:cantSplit/>
          <w:jc w:val="center"/>
        </w:trPr>
        <w:tc>
          <w:tcPr>
            <w:tcW w:w="1668" w:type="dxa"/>
            <w:tcBorders>
              <w:top w:val="single" w:sz="4" w:space="0" w:color="auto"/>
              <w:left w:val="single" w:sz="4" w:space="0" w:color="auto"/>
              <w:bottom w:val="single" w:sz="4" w:space="0" w:color="auto"/>
              <w:right w:val="single" w:sz="4" w:space="0" w:color="auto"/>
            </w:tcBorders>
          </w:tcPr>
          <w:p w14:paraId="61E7CDAE" w14:textId="77777777" w:rsidR="000E7B49" w:rsidRPr="00020619" w:rsidRDefault="000E7B49" w:rsidP="00EF7032">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4CA66E1" w14:textId="77777777" w:rsidR="000E7B49" w:rsidRPr="00020619" w:rsidRDefault="000E7B49" w:rsidP="00EF7032">
            <w:pPr>
              <w:pStyle w:val="TAC"/>
            </w:pPr>
          </w:p>
        </w:tc>
        <w:tc>
          <w:tcPr>
            <w:tcW w:w="1701" w:type="dxa"/>
            <w:tcBorders>
              <w:top w:val="single" w:sz="4" w:space="0" w:color="auto"/>
              <w:left w:val="single" w:sz="4" w:space="0" w:color="auto"/>
              <w:bottom w:val="single" w:sz="4" w:space="0" w:color="auto"/>
              <w:right w:val="single" w:sz="4" w:space="0" w:color="auto"/>
            </w:tcBorders>
          </w:tcPr>
          <w:p w14:paraId="33D970F9" w14:textId="77777777" w:rsidR="000E7B49" w:rsidRPr="00020619" w:rsidRDefault="000E7B49" w:rsidP="00EF7032">
            <w:pPr>
              <w:pStyle w:val="TAC"/>
              <w:rPr>
                <w:rFonts w:cs="v4.2.0"/>
                <w:lang w:eastAsia="zh-CN"/>
              </w:rPr>
            </w:pPr>
            <w:r w:rsidRPr="00020619">
              <w:rPr>
                <w:rFonts w:cs="v4.2.0"/>
                <w:lang w:eastAsia="zh-CN"/>
              </w:rPr>
              <w:t>1, 2, 3</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37CFD2E1" w14:textId="77777777" w:rsidR="000E7B49" w:rsidRPr="00020619" w:rsidRDefault="000E7B49" w:rsidP="00EF7032">
            <w:pPr>
              <w:pStyle w:val="TAC"/>
              <w:rPr>
                <w:rFonts w:cs="v4.2.0"/>
              </w:rPr>
            </w:pPr>
            <w:r w:rsidRPr="00020619">
              <w:rPr>
                <w:rFonts w:cs="v4.2.0"/>
              </w:rPr>
              <w:t>AWGN</w:t>
            </w:r>
          </w:p>
        </w:tc>
      </w:tr>
      <w:tr w:rsidR="000E7B49" w:rsidRPr="00020619" w14:paraId="5934FDA0" w14:textId="77777777" w:rsidTr="1F23BAF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1AA1B5F" w14:textId="77777777" w:rsidR="000E7B49" w:rsidRPr="00020619" w:rsidRDefault="000E7B49" w:rsidP="00EF7032">
            <w:pPr>
              <w:pStyle w:val="TAN"/>
            </w:pPr>
            <w:r w:rsidRPr="00020619">
              <w:t>Note 1:</w:t>
            </w:r>
            <w:r w:rsidRPr="00020619">
              <w:tab/>
              <w:t xml:space="preserve">The resources for uplink transmission are assigned to the UE prior to the start of </w:t>
            </w:r>
            <w:proofErr w:type="gramStart"/>
            <w:r w:rsidRPr="00020619">
              <w:t>time period</w:t>
            </w:r>
            <w:proofErr w:type="gramEnd"/>
            <w:r w:rsidRPr="00020619">
              <w:t xml:space="preserve"> T2.</w:t>
            </w:r>
          </w:p>
          <w:p w14:paraId="05E8DB04" w14:textId="77777777" w:rsidR="000E7B49" w:rsidRPr="00020619" w:rsidRDefault="000E7B49" w:rsidP="00EF7032">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BBF3C05" wp14:editId="626E5EE9">
                  <wp:extent cx="259080" cy="238125"/>
                  <wp:effectExtent l="0" t="0" r="7620" b="9525"/>
                  <wp:docPr id="12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14:paraId="5126D137" w14:textId="77777777" w:rsidR="000E7B49" w:rsidRPr="00020619" w:rsidRDefault="000E7B49" w:rsidP="00EF7032">
            <w:pPr>
              <w:pStyle w:val="TAN"/>
            </w:pPr>
            <w:r w:rsidRPr="00020619">
              <w:t>Note 3:</w:t>
            </w:r>
            <w:r w:rsidRPr="00020619">
              <w:tab/>
              <w:t>SS-RSRP levels have been derived from other parameters for information purposes. They are not settable parameters themselves.</w:t>
            </w:r>
          </w:p>
        </w:tc>
      </w:tr>
    </w:tbl>
    <w:p w14:paraId="60F2CA60" w14:textId="77777777" w:rsidR="000E7B49" w:rsidRPr="00020619" w:rsidRDefault="000E7B49" w:rsidP="000E7B49">
      <w:pPr>
        <w:rPr>
          <w:snapToGrid w:val="0"/>
        </w:rPr>
      </w:pPr>
    </w:p>
    <w:p w14:paraId="5D4AAA40" w14:textId="77777777" w:rsidR="000E7B49" w:rsidRPr="00020619" w:rsidRDefault="000E7B49" w:rsidP="000E7B49">
      <w:pPr>
        <w:pStyle w:val="Heading5"/>
        <w:rPr>
          <w:snapToGrid w:val="0"/>
        </w:rPr>
      </w:pPr>
      <w:r w:rsidRPr="00A204A1">
        <w:rPr>
          <w:snapToGrid w:val="0"/>
        </w:rPr>
        <w:t>A.16.6.7.2</w:t>
      </w:r>
      <w:r>
        <w:rPr>
          <w:snapToGrid w:val="0"/>
        </w:rPr>
        <w:t>.3</w:t>
      </w:r>
      <w:r w:rsidRPr="00020619">
        <w:rPr>
          <w:snapToGrid w:val="0"/>
        </w:rPr>
        <w:tab/>
        <w:t>Test Requirements</w:t>
      </w:r>
    </w:p>
    <w:p w14:paraId="1472503D" w14:textId="77777777" w:rsidR="000E7B49" w:rsidRPr="00020619" w:rsidRDefault="000E7B49" w:rsidP="000E7B49">
      <w:pPr>
        <w:rPr>
          <w:lang w:eastAsia="zh-CN"/>
        </w:rPr>
      </w:pPr>
      <w:r w:rsidRPr="00020619">
        <w:t xml:space="preserve">The UE shall send a measurement report containing the </w:t>
      </w:r>
      <w:r w:rsidRPr="00020619">
        <w:rPr>
          <w:lang w:eastAsia="zh-CN"/>
        </w:rPr>
        <w:t>CGI</w:t>
      </w:r>
      <w:r w:rsidRPr="00020619">
        <w:t xml:space="preserve"> of cell 2 within 252 ms from the start of </w:t>
      </w:r>
      <w:proofErr w:type="gramStart"/>
      <w:r w:rsidRPr="00020619">
        <w:t>time period</w:t>
      </w:r>
      <w:proofErr w:type="gramEnd"/>
      <w:r w:rsidRPr="00020619">
        <w:t xml:space="preserve"> T3</w:t>
      </w:r>
      <w:r w:rsidRPr="00020619">
        <w:rPr>
          <w:lang w:eastAsia="zh-CN"/>
        </w:rPr>
        <w:t>.</w:t>
      </w:r>
    </w:p>
    <w:p w14:paraId="007CF8B9" w14:textId="77777777" w:rsidR="000E7B49" w:rsidRPr="00020619" w:rsidRDefault="000E7B49" w:rsidP="000E7B49">
      <w:r w:rsidRPr="00020619">
        <w:t xml:space="preserve">Test requirement </w:t>
      </w:r>
      <w:r w:rsidRPr="00020619">
        <w:tab/>
        <w:t xml:space="preserve">= RRC Procedure delay + </w:t>
      </w:r>
      <w:proofErr w:type="spellStart"/>
      <w:r w:rsidRPr="00020619">
        <w:t>T</w:t>
      </w:r>
      <w:r w:rsidRPr="00020619">
        <w:rPr>
          <w:vertAlign w:val="subscript"/>
        </w:rPr>
        <w:t>identify_CGI</w:t>
      </w:r>
      <w:proofErr w:type="spellEnd"/>
      <w:r w:rsidRPr="00020619">
        <w:t xml:space="preserve"> + reporting delay</w:t>
      </w:r>
    </w:p>
    <w:p w14:paraId="555E8C66" w14:textId="77777777" w:rsidR="000E7B49" w:rsidRPr="00020619" w:rsidRDefault="000E7B49" w:rsidP="000E7B49">
      <w:pPr>
        <w:pStyle w:val="B10"/>
      </w:pPr>
      <w:r>
        <w:t>-</w:t>
      </w:r>
      <w:r w:rsidRPr="00020619">
        <w:tab/>
        <w:t>= 10 + 240 + 2ms from the start of T3</w:t>
      </w:r>
    </w:p>
    <w:p w14:paraId="273D11EE" w14:textId="77777777" w:rsidR="000E7B49" w:rsidRPr="00020619" w:rsidRDefault="000E7B49" w:rsidP="000E7B49">
      <w:pPr>
        <w:pStyle w:val="B10"/>
      </w:pPr>
      <w:r>
        <w:lastRenderedPageBreak/>
        <w:t>-</w:t>
      </w:r>
      <w:r w:rsidRPr="00020619">
        <w:tab/>
        <w:t>= 252 ms</w:t>
      </w:r>
    </w:p>
    <w:p w14:paraId="6CE5937A" w14:textId="77777777" w:rsidR="000E7B49" w:rsidRPr="00020619" w:rsidRDefault="000E7B49" w:rsidP="000E7B49">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252 ms, the interruption </w:t>
      </w:r>
      <w:r w:rsidRPr="00020619">
        <w:rPr>
          <w:rFonts w:eastAsiaTheme="minorEastAsia"/>
          <w:lang w:eastAsia="zh-CN"/>
        </w:rPr>
        <w:t xml:space="preserve">on </w:t>
      </w:r>
      <w:proofErr w:type="spellStart"/>
      <w:r w:rsidRPr="00020619">
        <w:rPr>
          <w:rFonts w:eastAsiaTheme="minorEastAsia"/>
          <w:lang w:eastAsia="zh-CN"/>
        </w:rPr>
        <w:t>PCell</w:t>
      </w:r>
      <w:proofErr w:type="spellEnd"/>
      <w:r w:rsidRPr="00020619">
        <w:rPr>
          <w:rFonts w:eastAsiaTheme="minorEastAsia"/>
          <w:lang w:eastAsia="zh-CN"/>
        </w:rPr>
        <w:t xml:space="preserve">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8.2.</w:t>
      </w:r>
      <w:r w:rsidRPr="00020619">
        <w:rPr>
          <w:rFonts w:eastAsiaTheme="minorEastAsia"/>
          <w:lang w:eastAsia="zh-CN"/>
        </w:rPr>
        <w:t>2</w:t>
      </w:r>
      <w:r w:rsidRPr="00020619">
        <w:rPr>
          <w:lang w:eastAsia="zh-CN"/>
        </w:rPr>
        <w:t>.2.</w:t>
      </w:r>
      <w:r w:rsidRPr="00020619">
        <w:rPr>
          <w:rFonts w:eastAsiaTheme="minorEastAsia"/>
          <w:lang w:eastAsia="zh-CN"/>
        </w:rPr>
        <w:t>14</w:t>
      </w:r>
      <w:r w:rsidRPr="00020619">
        <w:rPr>
          <w:lang w:eastAsia="zh-CN"/>
        </w:rPr>
        <w:t>.</w:t>
      </w:r>
    </w:p>
    <w:p w14:paraId="3E579C1E" w14:textId="77777777" w:rsidR="000E7B49" w:rsidRPr="00020619" w:rsidRDefault="000E7B49" w:rsidP="000E7B49">
      <w:r w:rsidRPr="00020619">
        <w:t>The rate of correct events observed during repeated tests shall be at least 90%.</w:t>
      </w:r>
    </w:p>
    <w:p w14:paraId="580B71E3" w14:textId="3C316434"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9BDF7" w14:textId="77777777" w:rsidR="003B56BD" w:rsidRDefault="003B56BD">
      <w:r>
        <w:separator/>
      </w:r>
    </w:p>
  </w:endnote>
  <w:endnote w:type="continuationSeparator" w:id="0">
    <w:p w14:paraId="4C3C2F20" w14:textId="77777777" w:rsidR="003B56BD" w:rsidRDefault="003B56BD">
      <w:r>
        <w:continuationSeparator/>
      </w:r>
    </w:p>
  </w:endnote>
  <w:endnote w:type="continuationNotice" w:id="1">
    <w:p w14:paraId="6983A434" w14:textId="77777777" w:rsidR="003B56BD" w:rsidRDefault="003B5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99506" w14:textId="77777777" w:rsidR="003B56BD" w:rsidRDefault="003B56BD">
      <w:r>
        <w:separator/>
      </w:r>
    </w:p>
  </w:footnote>
  <w:footnote w:type="continuationSeparator" w:id="0">
    <w:p w14:paraId="628AFFBE" w14:textId="77777777" w:rsidR="003B56BD" w:rsidRDefault="003B56BD">
      <w:r>
        <w:continuationSeparator/>
      </w:r>
    </w:p>
  </w:footnote>
  <w:footnote w:type="continuationNotice" w:id="1">
    <w:p w14:paraId="5E063FD0" w14:textId="77777777" w:rsidR="003B56BD" w:rsidRDefault="003B56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D"/>
    <w:rsid w:val="00031E74"/>
    <w:rsid w:val="0003568A"/>
    <w:rsid w:val="000402C6"/>
    <w:rsid w:val="00055EF2"/>
    <w:rsid w:val="00057648"/>
    <w:rsid w:val="00060BBA"/>
    <w:rsid w:val="000653FC"/>
    <w:rsid w:val="000770A6"/>
    <w:rsid w:val="000824B8"/>
    <w:rsid w:val="000A2148"/>
    <w:rsid w:val="000A4F40"/>
    <w:rsid w:val="000A6394"/>
    <w:rsid w:val="000A7E61"/>
    <w:rsid w:val="000B4A59"/>
    <w:rsid w:val="000B7FED"/>
    <w:rsid w:val="000C038A"/>
    <w:rsid w:val="000C6598"/>
    <w:rsid w:val="000D44B3"/>
    <w:rsid w:val="000E7B49"/>
    <w:rsid w:val="000F1B1E"/>
    <w:rsid w:val="001022C7"/>
    <w:rsid w:val="001044CB"/>
    <w:rsid w:val="001211BD"/>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867CE"/>
    <w:rsid w:val="002A2538"/>
    <w:rsid w:val="002A3F04"/>
    <w:rsid w:val="002B3F67"/>
    <w:rsid w:val="002B5741"/>
    <w:rsid w:val="002C10DF"/>
    <w:rsid w:val="002C211B"/>
    <w:rsid w:val="002C4099"/>
    <w:rsid w:val="002D7851"/>
    <w:rsid w:val="002E3E37"/>
    <w:rsid w:val="002E472E"/>
    <w:rsid w:val="002E4972"/>
    <w:rsid w:val="00305409"/>
    <w:rsid w:val="00310E77"/>
    <w:rsid w:val="00311774"/>
    <w:rsid w:val="00332A89"/>
    <w:rsid w:val="00342F3E"/>
    <w:rsid w:val="003544C9"/>
    <w:rsid w:val="003609EF"/>
    <w:rsid w:val="0036231A"/>
    <w:rsid w:val="00374DD4"/>
    <w:rsid w:val="00386A7A"/>
    <w:rsid w:val="003A0571"/>
    <w:rsid w:val="003A10C4"/>
    <w:rsid w:val="003A1A27"/>
    <w:rsid w:val="003A242B"/>
    <w:rsid w:val="003A3B04"/>
    <w:rsid w:val="003A4784"/>
    <w:rsid w:val="003A56FB"/>
    <w:rsid w:val="003B56BD"/>
    <w:rsid w:val="003E1A36"/>
    <w:rsid w:val="003E2061"/>
    <w:rsid w:val="003E461D"/>
    <w:rsid w:val="003F7BD8"/>
    <w:rsid w:val="00407C9A"/>
    <w:rsid w:val="00410371"/>
    <w:rsid w:val="00413696"/>
    <w:rsid w:val="004140AA"/>
    <w:rsid w:val="00422CDB"/>
    <w:rsid w:val="004242F1"/>
    <w:rsid w:val="00434464"/>
    <w:rsid w:val="00437F1F"/>
    <w:rsid w:val="00441D26"/>
    <w:rsid w:val="00461DB1"/>
    <w:rsid w:val="00465D20"/>
    <w:rsid w:val="0047027C"/>
    <w:rsid w:val="00472BE4"/>
    <w:rsid w:val="00474DDB"/>
    <w:rsid w:val="0047637C"/>
    <w:rsid w:val="004775B2"/>
    <w:rsid w:val="00485068"/>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75C"/>
    <w:rsid w:val="00592D74"/>
    <w:rsid w:val="005960BF"/>
    <w:rsid w:val="005C7C44"/>
    <w:rsid w:val="005D115C"/>
    <w:rsid w:val="005E2C44"/>
    <w:rsid w:val="005E5736"/>
    <w:rsid w:val="005E5D90"/>
    <w:rsid w:val="005F00CB"/>
    <w:rsid w:val="005F631B"/>
    <w:rsid w:val="0061379C"/>
    <w:rsid w:val="00621188"/>
    <w:rsid w:val="006257ED"/>
    <w:rsid w:val="00632E27"/>
    <w:rsid w:val="0063394B"/>
    <w:rsid w:val="006545E5"/>
    <w:rsid w:val="0065745A"/>
    <w:rsid w:val="00665C47"/>
    <w:rsid w:val="006869FD"/>
    <w:rsid w:val="006901F4"/>
    <w:rsid w:val="00695808"/>
    <w:rsid w:val="006B2D54"/>
    <w:rsid w:val="006B3909"/>
    <w:rsid w:val="006B46FB"/>
    <w:rsid w:val="006C7CE4"/>
    <w:rsid w:val="006D21DC"/>
    <w:rsid w:val="006D538A"/>
    <w:rsid w:val="006E21FB"/>
    <w:rsid w:val="006E57DB"/>
    <w:rsid w:val="006E7BDB"/>
    <w:rsid w:val="006F1645"/>
    <w:rsid w:val="00702B4F"/>
    <w:rsid w:val="00706FEC"/>
    <w:rsid w:val="007134F8"/>
    <w:rsid w:val="00716D4F"/>
    <w:rsid w:val="007176FF"/>
    <w:rsid w:val="007226EC"/>
    <w:rsid w:val="007237A6"/>
    <w:rsid w:val="00740EF9"/>
    <w:rsid w:val="00741241"/>
    <w:rsid w:val="007460F0"/>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489F"/>
    <w:rsid w:val="008D7023"/>
    <w:rsid w:val="008E5751"/>
    <w:rsid w:val="008E6088"/>
    <w:rsid w:val="008F287D"/>
    <w:rsid w:val="008F294D"/>
    <w:rsid w:val="008F2AB1"/>
    <w:rsid w:val="008F3789"/>
    <w:rsid w:val="008F686C"/>
    <w:rsid w:val="00904A6A"/>
    <w:rsid w:val="0090519A"/>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5753"/>
    <w:rsid w:val="009A579D"/>
    <w:rsid w:val="009A6FD0"/>
    <w:rsid w:val="009C41C5"/>
    <w:rsid w:val="009E3297"/>
    <w:rsid w:val="009E3330"/>
    <w:rsid w:val="009F1668"/>
    <w:rsid w:val="009F24DA"/>
    <w:rsid w:val="009F734F"/>
    <w:rsid w:val="00A1268B"/>
    <w:rsid w:val="00A246B6"/>
    <w:rsid w:val="00A31BDA"/>
    <w:rsid w:val="00A323CB"/>
    <w:rsid w:val="00A34CE8"/>
    <w:rsid w:val="00A36FFF"/>
    <w:rsid w:val="00A47E70"/>
    <w:rsid w:val="00A50CF0"/>
    <w:rsid w:val="00A519E6"/>
    <w:rsid w:val="00A60FF8"/>
    <w:rsid w:val="00A63B77"/>
    <w:rsid w:val="00A75A92"/>
    <w:rsid w:val="00A76241"/>
    <w:rsid w:val="00A7671C"/>
    <w:rsid w:val="00A80BB1"/>
    <w:rsid w:val="00A84010"/>
    <w:rsid w:val="00A86B51"/>
    <w:rsid w:val="00AA2CBC"/>
    <w:rsid w:val="00AC5820"/>
    <w:rsid w:val="00AD1CD8"/>
    <w:rsid w:val="00AE02F2"/>
    <w:rsid w:val="00AE2FEC"/>
    <w:rsid w:val="00AE4AB8"/>
    <w:rsid w:val="00AE53C8"/>
    <w:rsid w:val="00AF0D0A"/>
    <w:rsid w:val="00B03315"/>
    <w:rsid w:val="00B04487"/>
    <w:rsid w:val="00B05E9F"/>
    <w:rsid w:val="00B207A7"/>
    <w:rsid w:val="00B2388A"/>
    <w:rsid w:val="00B258BB"/>
    <w:rsid w:val="00B3380E"/>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C67E3"/>
    <w:rsid w:val="00BD279D"/>
    <w:rsid w:val="00BD6BB8"/>
    <w:rsid w:val="00BE290F"/>
    <w:rsid w:val="00BE3203"/>
    <w:rsid w:val="00BE596E"/>
    <w:rsid w:val="00C014B2"/>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D02140"/>
    <w:rsid w:val="00D03F9A"/>
    <w:rsid w:val="00D06D51"/>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C122D"/>
    <w:rsid w:val="00EC4405"/>
    <w:rsid w:val="00ED03B4"/>
    <w:rsid w:val="00ED7498"/>
    <w:rsid w:val="00EE322C"/>
    <w:rsid w:val="00EE7D7C"/>
    <w:rsid w:val="00EF6FF3"/>
    <w:rsid w:val="00F14BD6"/>
    <w:rsid w:val="00F218AC"/>
    <w:rsid w:val="00F25D98"/>
    <w:rsid w:val="00F300FB"/>
    <w:rsid w:val="00F42CBE"/>
    <w:rsid w:val="00F42F7B"/>
    <w:rsid w:val="00F53223"/>
    <w:rsid w:val="00F555EF"/>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https://nokia.sharepoint.com/sites/c5g/5gradio/_layouts/15/DocIdRedir.aspx?ID=5AIRPNAIUNRU-1328258698-24684</Url>
      <Description>5AIRPNAIUNRU-1328258698-24684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A4A1B545-0C98-4200-8EFF-1B90A7675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8</Pages>
  <Words>1946</Words>
  <Characters>11097</Characters>
  <Application>Microsoft Office Word</Application>
  <DocSecurity>0</DocSecurity>
  <Lines>92</Lines>
  <Paragraphs>26</Paragraphs>
  <ScaleCrop>false</ScaleCrop>
  <Company>3GPP Support Team</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1900-01-01T21:30:00Z</cp:lastPrinted>
  <dcterms:created xsi:type="dcterms:W3CDTF">2023-07-07T10:33:00Z</dcterms:created>
  <dcterms:modified xsi:type="dcterms:W3CDTF">2023-08-11T16:25:00Z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3af2decc-7eb5-4d3d-88d3-972f507b01a9</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